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1E8A" w:rsidRPr="00FD4A72" w:rsidRDefault="00221E8A" w:rsidP="00167B59">
      <w:pPr>
        <w:widowControl w:val="0"/>
        <w:spacing w:after="0" w:line="240" w:lineRule="auto"/>
        <w:jc w:val="center"/>
        <w:rPr>
          <w:rFonts w:ascii="Times New Roman" w:hAnsi="Times New Roman"/>
          <w:color w:val="000000"/>
          <w:sz w:val="28"/>
          <w:szCs w:val="24"/>
          <w:lang w:eastAsia="uk-UA"/>
        </w:rPr>
      </w:pPr>
      <w:r w:rsidRPr="00FD4A72">
        <w:rPr>
          <w:rFonts w:ascii="Times New Roman" w:hAnsi="Times New Roman"/>
          <w:color w:val="000000"/>
          <w:sz w:val="28"/>
          <w:szCs w:val="24"/>
          <w:lang w:eastAsia="uk-UA"/>
        </w:rPr>
        <w:tab/>
        <w:t xml:space="preserve">                                                                                                             ПРОЄКТ</w:t>
      </w:r>
    </w:p>
    <w:p w:rsidR="00221E8A" w:rsidRPr="00FD4A72" w:rsidRDefault="00221E8A" w:rsidP="00167B59">
      <w:pPr>
        <w:widowControl w:val="0"/>
        <w:spacing w:after="0" w:line="240" w:lineRule="auto"/>
        <w:jc w:val="center"/>
        <w:rPr>
          <w:rFonts w:ascii="Times New Roman" w:hAnsi="Times New Roman"/>
          <w:color w:val="000000"/>
          <w:sz w:val="28"/>
          <w:szCs w:val="24"/>
          <w:lang w:eastAsia="uk-UA"/>
        </w:rPr>
      </w:pPr>
      <w:r w:rsidRPr="00FD4A72">
        <w:rPr>
          <w:rFonts w:ascii="Times New Roman" w:hAnsi="Times New Roman"/>
          <w:color w:val="000000"/>
          <w:sz w:val="28"/>
          <w:szCs w:val="24"/>
          <w:lang w:eastAsia="uk-UA"/>
        </w:rPr>
        <w:object w:dxaOrig="885" w:dyaOrig="11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5pt;height:55.7pt" o:ole="" fillcolor="window">
            <v:imagedata r:id="rId5" o:title=""/>
          </v:shape>
          <o:OLEObject Type="Embed" ProgID="Paint.Picture" ShapeID="_x0000_i1025" DrawAspect="Content" ObjectID="_1674450425" r:id="rId6"/>
        </w:object>
      </w:r>
    </w:p>
    <w:p w:rsidR="00221E8A" w:rsidRPr="00FD4A72" w:rsidRDefault="00221E8A" w:rsidP="00167B59">
      <w:pPr>
        <w:spacing w:after="0" w:line="240" w:lineRule="auto"/>
        <w:jc w:val="center"/>
        <w:rPr>
          <w:rFonts w:ascii="Times New Roman" w:hAnsi="Times New Roman"/>
          <w:b/>
          <w:i/>
          <w:color w:val="000000"/>
          <w:sz w:val="28"/>
          <w:szCs w:val="20"/>
          <w:lang w:eastAsia="ru-RU"/>
        </w:rPr>
      </w:pPr>
      <w:r w:rsidRPr="00FD4A72">
        <w:rPr>
          <w:rFonts w:ascii="Times New Roman" w:hAnsi="Times New Roman"/>
          <w:b/>
          <w:i/>
          <w:color w:val="000000"/>
          <w:sz w:val="28"/>
          <w:szCs w:val="20"/>
          <w:lang w:eastAsia="ru-RU"/>
        </w:rPr>
        <w:t>УКРАЇНА</w:t>
      </w:r>
    </w:p>
    <w:p w:rsidR="00221E8A" w:rsidRPr="00FD4A72" w:rsidRDefault="00221E8A" w:rsidP="00167B59">
      <w:pPr>
        <w:widowControl w:val="0"/>
        <w:spacing w:after="0" w:line="240" w:lineRule="auto"/>
        <w:jc w:val="center"/>
        <w:rPr>
          <w:rFonts w:ascii="Times New Roman" w:hAnsi="Times New Roman"/>
          <w:b/>
          <w:i/>
          <w:color w:val="000000"/>
          <w:sz w:val="28"/>
          <w:szCs w:val="28"/>
          <w:lang w:eastAsia="uk-UA"/>
        </w:rPr>
      </w:pPr>
      <w:r w:rsidRPr="00FD4A72">
        <w:rPr>
          <w:rFonts w:ascii="Times New Roman" w:hAnsi="Times New Roman"/>
          <w:b/>
          <w:i/>
          <w:color w:val="000000"/>
          <w:sz w:val="28"/>
          <w:szCs w:val="28"/>
          <w:lang w:eastAsia="uk-UA"/>
        </w:rPr>
        <w:t>Пологівська районна рада</w:t>
      </w:r>
    </w:p>
    <w:p w:rsidR="00221E8A" w:rsidRPr="00FD4A72" w:rsidRDefault="00221E8A" w:rsidP="00167B59">
      <w:pPr>
        <w:widowControl w:val="0"/>
        <w:spacing w:after="0" w:line="240" w:lineRule="auto"/>
        <w:jc w:val="center"/>
        <w:rPr>
          <w:rFonts w:ascii="Times New Roman" w:hAnsi="Times New Roman"/>
          <w:b/>
          <w:i/>
          <w:color w:val="000000"/>
          <w:sz w:val="28"/>
          <w:szCs w:val="28"/>
          <w:lang w:eastAsia="uk-UA"/>
        </w:rPr>
      </w:pPr>
      <w:r w:rsidRPr="00FD4A72">
        <w:rPr>
          <w:rFonts w:ascii="Times New Roman" w:hAnsi="Times New Roman"/>
          <w:b/>
          <w:i/>
          <w:color w:val="000000"/>
          <w:sz w:val="28"/>
          <w:szCs w:val="28"/>
          <w:lang w:eastAsia="uk-UA"/>
        </w:rPr>
        <w:t>Запорізької області</w:t>
      </w:r>
    </w:p>
    <w:p w:rsidR="00221E8A" w:rsidRPr="00FD4A72" w:rsidRDefault="00221E8A" w:rsidP="00167B59">
      <w:pPr>
        <w:widowControl w:val="0"/>
        <w:spacing w:after="0" w:line="240" w:lineRule="auto"/>
        <w:jc w:val="center"/>
        <w:rPr>
          <w:rFonts w:ascii="Times New Roman" w:hAnsi="Times New Roman"/>
          <w:b/>
          <w:i/>
          <w:color w:val="000000"/>
          <w:sz w:val="28"/>
          <w:szCs w:val="28"/>
          <w:lang w:eastAsia="uk-UA"/>
        </w:rPr>
      </w:pPr>
      <w:r w:rsidRPr="00FD4A72">
        <w:rPr>
          <w:rFonts w:ascii="Times New Roman" w:hAnsi="Times New Roman"/>
          <w:b/>
          <w:i/>
          <w:color w:val="000000"/>
          <w:sz w:val="28"/>
          <w:szCs w:val="28"/>
          <w:lang w:eastAsia="uk-UA"/>
        </w:rPr>
        <w:t>восьмого скликання</w:t>
      </w:r>
    </w:p>
    <w:p w:rsidR="00221E8A" w:rsidRPr="00FD4A72" w:rsidRDefault="00221E8A" w:rsidP="00167B59">
      <w:pPr>
        <w:widowControl w:val="0"/>
        <w:spacing w:after="0" w:line="240" w:lineRule="auto"/>
        <w:jc w:val="center"/>
        <w:rPr>
          <w:rFonts w:ascii="Times New Roman" w:hAnsi="Times New Roman"/>
          <w:b/>
          <w:i/>
          <w:color w:val="000000"/>
          <w:sz w:val="28"/>
          <w:szCs w:val="28"/>
          <w:lang w:eastAsia="uk-UA"/>
        </w:rPr>
      </w:pPr>
      <w:r w:rsidRPr="00FD4A72">
        <w:rPr>
          <w:rFonts w:ascii="Times New Roman" w:hAnsi="Times New Roman"/>
          <w:b/>
          <w:i/>
          <w:color w:val="000000"/>
          <w:sz w:val="28"/>
          <w:szCs w:val="28"/>
          <w:lang w:eastAsia="uk-UA"/>
        </w:rPr>
        <w:t>п’ята позачергова сесія</w:t>
      </w:r>
    </w:p>
    <w:p w:rsidR="00221E8A" w:rsidRPr="00FD4A72" w:rsidRDefault="00221E8A" w:rsidP="00167B59">
      <w:pPr>
        <w:widowControl w:val="0"/>
        <w:spacing w:after="0" w:line="240" w:lineRule="auto"/>
        <w:jc w:val="center"/>
        <w:rPr>
          <w:rFonts w:ascii="Times New Roman" w:hAnsi="Times New Roman"/>
          <w:b/>
          <w:i/>
          <w:color w:val="000000"/>
          <w:sz w:val="28"/>
          <w:szCs w:val="28"/>
          <w:lang w:eastAsia="uk-UA"/>
        </w:rPr>
      </w:pPr>
    </w:p>
    <w:p w:rsidR="00221E8A" w:rsidRPr="00FD4A72" w:rsidRDefault="00221E8A" w:rsidP="00167B59">
      <w:pPr>
        <w:widowControl w:val="0"/>
        <w:spacing w:after="0" w:line="240" w:lineRule="auto"/>
        <w:jc w:val="center"/>
        <w:rPr>
          <w:rFonts w:ascii="Times New Roman" w:hAnsi="Times New Roman"/>
          <w:b/>
          <w:i/>
          <w:color w:val="000000"/>
          <w:sz w:val="28"/>
          <w:szCs w:val="28"/>
          <w:lang w:eastAsia="uk-UA"/>
        </w:rPr>
      </w:pPr>
      <w:r w:rsidRPr="00FD4A72">
        <w:rPr>
          <w:rFonts w:ascii="Times New Roman" w:hAnsi="Times New Roman"/>
          <w:b/>
          <w:i/>
          <w:color w:val="000000"/>
          <w:sz w:val="28"/>
          <w:szCs w:val="28"/>
          <w:lang w:eastAsia="uk-UA"/>
        </w:rPr>
        <w:t>Р і ш е н н я</w:t>
      </w:r>
    </w:p>
    <w:p w:rsidR="00221E8A" w:rsidRPr="00FD4A72" w:rsidRDefault="00221E8A" w:rsidP="00167B59">
      <w:pPr>
        <w:widowControl w:val="0"/>
        <w:spacing w:after="0" w:line="240" w:lineRule="auto"/>
        <w:rPr>
          <w:rFonts w:ascii="Times New Roman" w:hAnsi="Times New Roman"/>
          <w:color w:val="000000"/>
          <w:sz w:val="24"/>
          <w:szCs w:val="24"/>
          <w:lang w:eastAsia="uk-UA"/>
        </w:rPr>
      </w:pPr>
    </w:p>
    <w:p w:rsidR="00221E8A" w:rsidRPr="00FD4A72" w:rsidRDefault="00221E8A" w:rsidP="00167B59">
      <w:pPr>
        <w:widowControl w:val="0"/>
        <w:spacing w:after="0" w:line="240" w:lineRule="auto"/>
        <w:rPr>
          <w:rFonts w:ascii="Times New Roman" w:hAnsi="Times New Roman"/>
          <w:color w:val="000000"/>
          <w:sz w:val="28"/>
          <w:szCs w:val="24"/>
          <w:lang w:eastAsia="uk-UA"/>
        </w:rPr>
      </w:pPr>
      <w:r w:rsidRPr="00FD4A72">
        <w:rPr>
          <w:rFonts w:ascii="Times New Roman" w:hAnsi="Times New Roman"/>
          <w:color w:val="000000"/>
          <w:sz w:val="28"/>
          <w:szCs w:val="24"/>
          <w:lang w:eastAsia="uk-UA"/>
        </w:rPr>
        <w:t>____________ 2021 року                                                                                      №__</w:t>
      </w:r>
    </w:p>
    <w:p w:rsidR="00221E8A" w:rsidRPr="00FD4A72" w:rsidRDefault="00221E8A" w:rsidP="0092433C">
      <w:pPr>
        <w:spacing w:after="0" w:line="240" w:lineRule="auto"/>
        <w:jc w:val="center"/>
        <w:rPr>
          <w:rFonts w:ascii="Times New Roman" w:hAnsi="Times New Roman"/>
          <w:b/>
          <w:bCs/>
          <w:sz w:val="24"/>
          <w:szCs w:val="24"/>
          <w:lang w:eastAsia="uk-UA"/>
        </w:rPr>
      </w:pPr>
    </w:p>
    <w:tbl>
      <w:tblPr>
        <w:tblW w:w="0" w:type="auto"/>
        <w:tblLook w:val="00A0"/>
      </w:tblPr>
      <w:tblGrid>
        <w:gridCol w:w="6048"/>
        <w:gridCol w:w="3523"/>
      </w:tblGrid>
      <w:tr w:rsidR="00221E8A" w:rsidRPr="00FD4A72" w:rsidTr="00B779FF">
        <w:tc>
          <w:tcPr>
            <w:tcW w:w="6048" w:type="dxa"/>
          </w:tcPr>
          <w:p w:rsidR="00221E8A" w:rsidRPr="00FD4A72" w:rsidRDefault="00221E8A" w:rsidP="001F091C">
            <w:pPr>
              <w:spacing w:after="0" w:line="240" w:lineRule="auto"/>
              <w:jc w:val="both"/>
              <w:rPr>
                <w:rFonts w:ascii="Times New Roman" w:hAnsi="Times New Roman"/>
                <w:sz w:val="28"/>
              </w:rPr>
            </w:pPr>
            <w:r w:rsidRPr="00FD4A72">
              <w:rPr>
                <w:rFonts w:ascii="Times New Roman" w:hAnsi="Times New Roman"/>
                <w:sz w:val="28"/>
              </w:rPr>
              <w:t>Про районну Програму утримання</w:t>
            </w:r>
            <w:r w:rsidRPr="00FD4A72">
              <w:rPr>
                <w:rFonts w:ascii="Times New Roman" w:hAnsi="Times New Roman"/>
                <w:color w:val="000000"/>
                <w:sz w:val="28"/>
                <w:szCs w:val="28"/>
              </w:rPr>
              <w:t xml:space="preserve"> комунальної установи «Районний методичний кабінет» Пологівської районної ради Запорізької області на 2021 рік</w:t>
            </w:r>
          </w:p>
        </w:tc>
        <w:tc>
          <w:tcPr>
            <w:tcW w:w="3523" w:type="dxa"/>
          </w:tcPr>
          <w:p w:rsidR="00221E8A" w:rsidRPr="00FD4A72" w:rsidRDefault="00221E8A" w:rsidP="001F091C">
            <w:pPr>
              <w:spacing w:after="0" w:line="240" w:lineRule="auto"/>
              <w:jc w:val="center"/>
              <w:rPr>
                <w:rFonts w:ascii="Times New Roman" w:hAnsi="Times New Roman"/>
                <w:b/>
                <w:bCs/>
                <w:sz w:val="24"/>
                <w:szCs w:val="24"/>
                <w:lang w:eastAsia="uk-UA"/>
              </w:rPr>
            </w:pPr>
          </w:p>
        </w:tc>
      </w:tr>
    </w:tbl>
    <w:p w:rsidR="00221E8A" w:rsidRPr="00FD4A72" w:rsidRDefault="00221E8A" w:rsidP="0092433C">
      <w:pPr>
        <w:spacing w:after="0" w:line="240" w:lineRule="auto"/>
        <w:jc w:val="center"/>
        <w:rPr>
          <w:rFonts w:ascii="Times New Roman" w:hAnsi="Times New Roman"/>
          <w:b/>
          <w:bCs/>
          <w:sz w:val="24"/>
          <w:szCs w:val="24"/>
          <w:lang w:eastAsia="uk-UA"/>
        </w:rPr>
      </w:pPr>
    </w:p>
    <w:p w:rsidR="00221E8A" w:rsidRPr="00FD4A72" w:rsidRDefault="00221E8A" w:rsidP="00167B59">
      <w:pPr>
        <w:pStyle w:val="NormalWeb"/>
        <w:ind w:firstLine="720"/>
        <w:jc w:val="both"/>
        <w:rPr>
          <w:sz w:val="28"/>
          <w:szCs w:val="28"/>
        </w:rPr>
      </w:pPr>
      <w:r w:rsidRPr="00FD4A72">
        <w:rPr>
          <w:sz w:val="28"/>
          <w:szCs w:val="28"/>
        </w:rPr>
        <w:t>Відповідно до ст. 43 Закону України «Про місцеве самоврядування в Україні», ст. 91 Бюджетного кодексу України, Пологівська районна рада Запорізької області вирішила:</w:t>
      </w:r>
    </w:p>
    <w:p w:rsidR="00221E8A" w:rsidRPr="00FD4A72" w:rsidRDefault="00221E8A" w:rsidP="003076F7">
      <w:pPr>
        <w:spacing w:after="0" w:line="240" w:lineRule="auto"/>
        <w:jc w:val="both"/>
        <w:rPr>
          <w:rFonts w:ascii="Times New Roman" w:hAnsi="Times New Roman"/>
          <w:color w:val="000000"/>
          <w:sz w:val="28"/>
          <w:szCs w:val="28"/>
        </w:rPr>
      </w:pPr>
    </w:p>
    <w:p w:rsidR="00221E8A" w:rsidRPr="00FD4A72" w:rsidRDefault="00221E8A" w:rsidP="003076F7">
      <w:pPr>
        <w:spacing w:after="0" w:line="240" w:lineRule="auto"/>
        <w:jc w:val="both"/>
        <w:rPr>
          <w:rFonts w:ascii="Times New Roman" w:hAnsi="Times New Roman"/>
          <w:sz w:val="28"/>
          <w:szCs w:val="28"/>
          <w:lang w:eastAsia="ru-RU"/>
        </w:rPr>
      </w:pPr>
      <w:r w:rsidRPr="00FD4A72">
        <w:rPr>
          <w:rFonts w:ascii="Times New Roman" w:hAnsi="Times New Roman"/>
          <w:b/>
          <w:sz w:val="28"/>
          <w:szCs w:val="28"/>
          <w:lang w:eastAsia="ru-RU"/>
        </w:rPr>
        <w:tab/>
      </w:r>
      <w:r w:rsidRPr="00FD4A72">
        <w:rPr>
          <w:rFonts w:ascii="Times New Roman" w:hAnsi="Times New Roman"/>
          <w:sz w:val="28"/>
          <w:szCs w:val="28"/>
          <w:lang w:eastAsia="ru-RU"/>
        </w:rPr>
        <w:t>1. Затвердити районну Програму утримання</w:t>
      </w:r>
      <w:r w:rsidRPr="00FD4A72">
        <w:rPr>
          <w:rFonts w:ascii="Times New Roman" w:hAnsi="Times New Roman"/>
          <w:color w:val="000000"/>
          <w:sz w:val="28"/>
          <w:szCs w:val="28"/>
        </w:rPr>
        <w:t xml:space="preserve"> комунальної установи комунальної установи «Районний методичний кабінет» Пологівської районної ради Запорізької області на 2021 рік</w:t>
      </w:r>
      <w:r w:rsidRPr="00FD4A72">
        <w:rPr>
          <w:rFonts w:ascii="Times New Roman" w:hAnsi="Times New Roman"/>
          <w:sz w:val="28"/>
          <w:szCs w:val="28"/>
          <w:lang w:eastAsia="ru-RU"/>
        </w:rPr>
        <w:t xml:space="preserve">, що  додається. </w:t>
      </w:r>
    </w:p>
    <w:p w:rsidR="00221E8A" w:rsidRPr="00FD4A72" w:rsidRDefault="00221E8A" w:rsidP="003076F7">
      <w:pPr>
        <w:spacing w:after="0" w:line="240" w:lineRule="auto"/>
        <w:jc w:val="both"/>
        <w:rPr>
          <w:rFonts w:ascii="Times New Roman" w:hAnsi="Times New Roman"/>
          <w:color w:val="000000"/>
          <w:sz w:val="28"/>
          <w:szCs w:val="28"/>
        </w:rPr>
      </w:pPr>
    </w:p>
    <w:p w:rsidR="00221E8A" w:rsidRPr="00FD4A72" w:rsidRDefault="00221E8A" w:rsidP="00167B59">
      <w:pPr>
        <w:pStyle w:val="NormalWeb"/>
        <w:ind w:firstLine="720"/>
        <w:jc w:val="both"/>
        <w:rPr>
          <w:sz w:val="28"/>
          <w:szCs w:val="28"/>
        </w:rPr>
      </w:pPr>
      <w:r w:rsidRPr="00FD4A72">
        <w:rPr>
          <w:sz w:val="28"/>
          <w:szCs w:val="28"/>
        </w:rPr>
        <w:t>2. Відділу фінансів Пологівської районної державної адміністрації Запорізької області забезпечити фінансування Програми в межах призначень.</w:t>
      </w:r>
    </w:p>
    <w:p w:rsidR="00221E8A" w:rsidRPr="00FD4A72" w:rsidRDefault="00221E8A" w:rsidP="00167B59">
      <w:pPr>
        <w:pStyle w:val="NormalWeb"/>
        <w:ind w:firstLine="720"/>
        <w:jc w:val="both"/>
        <w:rPr>
          <w:sz w:val="28"/>
          <w:szCs w:val="28"/>
        </w:rPr>
      </w:pPr>
    </w:p>
    <w:p w:rsidR="00221E8A" w:rsidRPr="00FD4A72" w:rsidRDefault="00221E8A" w:rsidP="00167B59">
      <w:pPr>
        <w:pStyle w:val="NormalWeb"/>
        <w:ind w:firstLine="720"/>
        <w:jc w:val="both"/>
        <w:rPr>
          <w:sz w:val="28"/>
          <w:szCs w:val="28"/>
        </w:rPr>
      </w:pPr>
      <w:r w:rsidRPr="00FD4A72">
        <w:rPr>
          <w:sz w:val="28"/>
          <w:szCs w:val="28"/>
        </w:rPr>
        <w:t>3. Контроль за виконанням даного рішення покласти на постійну комісію Пологівської районної ради Запорізької області з питань бюджету та соціально-економічного розвитку.</w:t>
      </w:r>
    </w:p>
    <w:p w:rsidR="00221E8A" w:rsidRPr="00FD4A72" w:rsidRDefault="00221E8A" w:rsidP="00167B59">
      <w:pPr>
        <w:spacing w:after="0" w:line="240" w:lineRule="auto"/>
        <w:jc w:val="both"/>
        <w:rPr>
          <w:rFonts w:ascii="Times New Roman" w:hAnsi="Times New Roman"/>
          <w:b/>
          <w:sz w:val="28"/>
          <w:szCs w:val="28"/>
        </w:rPr>
      </w:pPr>
    </w:p>
    <w:p w:rsidR="00221E8A" w:rsidRPr="00FD4A72" w:rsidRDefault="00221E8A" w:rsidP="00167B59">
      <w:pPr>
        <w:spacing w:after="0" w:line="240" w:lineRule="auto"/>
        <w:jc w:val="both"/>
        <w:rPr>
          <w:rFonts w:ascii="Times New Roman" w:hAnsi="Times New Roman"/>
          <w:b/>
          <w:sz w:val="28"/>
          <w:szCs w:val="28"/>
        </w:rPr>
      </w:pPr>
    </w:p>
    <w:p w:rsidR="00221E8A" w:rsidRPr="00FD4A72" w:rsidRDefault="00221E8A" w:rsidP="00167B59">
      <w:pPr>
        <w:spacing w:after="0" w:line="240" w:lineRule="auto"/>
        <w:jc w:val="both"/>
        <w:rPr>
          <w:rFonts w:ascii="Times New Roman" w:hAnsi="Times New Roman"/>
          <w:b/>
          <w:sz w:val="28"/>
          <w:szCs w:val="28"/>
        </w:rPr>
      </w:pPr>
    </w:p>
    <w:p w:rsidR="00221E8A" w:rsidRPr="00FD4A72" w:rsidRDefault="00221E8A" w:rsidP="00167B59">
      <w:pPr>
        <w:spacing w:after="0" w:line="240" w:lineRule="auto"/>
        <w:jc w:val="both"/>
        <w:rPr>
          <w:rFonts w:ascii="Times New Roman" w:hAnsi="Times New Roman"/>
          <w:b/>
          <w:sz w:val="28"/>
          <w:szCs w:val="28"/>
        </w:rPr>
      </w:pPr>
    </w:p>
    <w:p w:rsidR="00221E8A" w:rsidRPr="00FD4A72" w:rsidRDefault="00221E8A" w:rsidP="00167B59">
      <w:pPr>
        <w:spacing w:after="0" w:line="240" w:lineRule="auto"/>
        <w:jc w:val="both"/>
        <w:rPr>
          <w:rFonts w:ascii="Times New Roman" w:hAnsi="Times New Roman"/>
          <w:sz w:val="28"/>
          <w:szCs w:val="24"/>
        </w:rPr>
      </w:pPr>
      <w:r w:rsidRPr="00FD4A72">
        <w:rPr>
          <w:rFonts w:ascii="Times New Roman" w:hAnsi="Times New Roman"/>
          <w:sz w:val="28"/>
        </w:rPr>
        <w:t>Голова ради</w:t>
      </w:r>
      <w:r w:rsidRPr="00FD4A72">
        <w:rPr>
          <w:rFonts w:ascii="Times New Roman" w:hAnsi="Times New Roman"/>
          <w:sz w:val="28"/>
        </w:rPr>
        <w:tab/>
      </w:r>
      <w:r w:rsidRPr="00FD4A72">
        <w:rPr>
          <w:rFonts w:ascii="Times New Roman" w:hAnsi="Times New Roman"/>
          <w:sz w:val="28"/>
        </w:rPr>
        <w:tab/>
      </w:r>
      <w:r w:rsidRPr="00FD4A72">
        <w:rPr>
          <w:rFonts w:ascii="Times New Roman" w:hAnsi="Times New Roman"/>
          <w:sz w:val="28"/>
        </w:rPr>
        <w:tab/>
      </w:r>
      <w:r w:rsidRPr="00FD4A72">
        <w:rPr>
          <w:rFonts w:ascii="Times New Roman" w:hAnsi="Times New Roman"/>
          <w:sz w:val="28"/>
        </w:rPr>
        <w:tab/>
      </w:r>
      <w:r w:rsidRPr="00FD4A72">
        <w:rPr>
          <w:rFonts w:ascii="Times New Roman" w:hAnsi="Times New Roman"/>
          <w:sz w:val="28"/>
        </w:rPr>
        <w:tab/>
      </w:r>
      <w:r w:rsidRPr="00FD4A72">
        <w:rPr>
          <w:rFonts w:ascii="Times New Roman" w:hAnsi="Times New Roman"/>
          <w:sz w:val="28"/>
        </w:rPr>
        <w:tab/>
        <w:t xml:space="preserve">                Сергій КАЛАШНИК</w:t>
      </w:r>
    </w:p>
    <w:p w:rsidR="00221E8A" w:rsidRPr="00FD4A72" w:rsidRDefault="00221E8A" w:rsidP="00167B59">
      <w:pPr>
        <w:spacing w:after="0" w:line="240" w:lineRule="auto"/>
        <w:rPr>
          <w:rFonts w:ascii="Times New Roman" w:hAnsi="Times New Roman"/>
          <w:color w:val="FF0000"/>
          <w:sz w:val="28"/>
          <w:szCs w:val="28"/>
        </w:rPr>
      </w:pPr>
    </w:p>
    <w:p w:rsidR="00221E8A" w:rsidRPr="00FD4A72" w:rsidRDefault="00221E8A" w:rsidP="00167B59">
      <w:pPr>
        <w:spacing w:after="0" w:line="240" w:lineRule="auto"/>
        <w:rPr>
          <w:rFonts w:ascii="Times New Roman" w:hAnsi="Times New Roman"/>
          <w:sz w:val="28"/>
          <w:szCs w:val="28"/>
        </w:rPr>
      </w:pPr>
      <w:r w:rsidRPr="00FD4A72">
        <w:rPr>
          <w:rFonts w:ascii="Times New Roman" w:hAnsi="Times New Roman"/>
          <w:sz w:val="28"/>
          <w:szCs w:val="28"/>
        </w:rPr>
        <w:t xml:space="preserve">Проєкт рішення  підготовлений                                    </w:t>
      </w:r>
    </w:p>
    <w:p w:rsidR="00221E8A" w:rsidRPr="00FD4A72" w:rsidRDefault="00221E8A" w:rsidP="00167B59">
      <w:pPr>
        <w:spacing w:after="0" w:line="240" w:lineRule="auto"/>
        <w:rPr>
          <w:rFonts w:ascii="Times New Roman" w:hAnsi="Times New Roman"/>
          <w:sz w:val="28"/>
          <w:szCs w:val="28"/>
        </w:rPr>
      </w:pPr>
      <w:r w:rsidRPr="00FD4A72">
        <w:rPr>
          <w:rFonts w:ascii="Times New Roman" w:hAnsi="Times New Roman"/>
          <w:sz w:val="28"/>
          <w:szCs w:val="28"/>
        </w:rPr>
        <w:t>відділом фінансово-господарського</w:t>
      </w:r>
    </w:p>
    <w:p w:rsidR="00221E8A" w:rsidRPr="00FD4A72" w:rsidRDefault="00221E8A" w:rsidP="00167B59">
      <w:pPr>
        <w:spacing w:after="0" w:line="240" w:lineRule="auto"/>
        <w:rPr>
          <w:rFonts w:ascii="Times New Roman" w:hAnsi="Times New Roman"/>
          <w:sz w:val="28"/>
          <w:szCs w:val="28"/>
        </w:rPr>
      </w:pPr>
      <w:r w:rsidRPr="00FD4A72">
        <w:rPr>
          <w:rFonts w:ascii="Times New Roman" w:hAnsi="Times New Roman"/>
          <w:sz w:val="28"/>
          <w:szCs w:val="28"/>
        </w:rPr>
        <w:t>забезпечення виконавчого апарату</w:t>
      </w:r>
    </w:p>
    <w:p w:rsidR="00221E8A" w:rsidRDefault="00221E8A" w:rsidP="00167B59">
      <w:pPr>
        <w:spacing w:after="0" w:line="240" w:lineRule="auto"/>
        <w:rPr>
          <w:rFonts w:ascii="Times New Roman" w:hAnsi="Times New Roman"/>
          <w:sz w:val="28"/>
          <w:szCs w:val="28"/>
        </w:rPr>
      </w:pPr>
      <w:r w:rsidRPr="00FD4A72">
        <w:rPr>
          <w:rFonts w:ascii="Times New Roman" w:hAnsi="Times New Roman"/>
          <w:sz w:val="28"/>
          <w:szCs w:val="28"/>
        </w:rPr>
        <w:t xml:space="preserve">районної ради                                           </w:t>
      </w:r>
    </w:p>
    <w:p w:rsidR="00221E8A" w:rsidRPr="00FD4A72" w:rsidRDefault="00221E8A" w:rsidP="00167B59">
      <w:pPr>
        <w:spacing w:after="0" w:line="240" w:lineRule="auto"/>
        <w:rPr>
          <w:rFonts w:ascii="Times New Roman" w:hAnsi="Times New Roman"/>
          <w:sz w:val="28"/>
          <w:szCs w:val="28"/>
        </w:rPr>
      </w:pPr>
      <w:r>
        <w:rPr>
          <w:rFonts w:ascii="Times New Roman" w:hAnsi="Times New Roman"/>
          <w:sz w:val="28"/>
          <w:szCs w:val="28"/>
        </w:rPr>
        <w:t xml:space="preserve">Начальник відділу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FD4A72">
        <w:rPr>
          <w:rFonts w:ascii="Times New Roman" w:hAnsi="Times New Roman"/>
          <w:sz w:val="28"/>
          <w:szCs w:val="28"/>
        </w:rPr>
        <w:t xml:space="preserve">                              Марина МАРЧЕНКО</w:t>
      </w:r>
    </w:p>
    <w:p w:rsidR="00221E8A" w:rsidRPr="00FD4A72" w:rsidRDefault="00221E8A" w:rsidP="00167B59">
      <w:pPr>
        <w:spacing w:after="0" w:line="240" w:lineRule="auto"/>
        <w:rPr>
          <w:rFonts w:ascii="Times New Roman" w:hAnsi="Times New Roman"/>
          <w:sz w:val="28"/>
          <w:szCs w:val="28"/>
        </w:rPr>
      </w:pPr>
    </w:p>
    <w:p w:rsidR="00221E8A" w:rsidRPr="00FD4A72" w:rsidRDefault="00221E8A" w:rsidP="00167B59">
      <w:pPr>
        <w:spacing w:after="0" w:line="240" w:lineRule="auto"/>
        <w:rPr>
          <w:rFonts w:ascii="Times New Roman" w:hAnsi="Times New Roman"/>
          <w:sz w:val="28"/>
          <w:szCs w:val="28"/>
        </w:rPr>
      </w:pPr>
      <w:r w:rsidRPr="00FD4A72">
        <w:rPr>
          <w:rFonts w:ascii="Times New Roman" w:hAnsi="Times New Roman"/>
          <w:sz w:val="28"/>
          <w:szCs w:val="28"/>
        </w:rPr>
        <w:t>Аркуш погодження додається.</w:t>
      </w:r>
    </w:p>
    <w:p w:rsidR="00221E8A" w:rsidRPr="00FD4A72" w:rsidRDefault="00221E8A" w:rsidP="003076F7">
      <w:pPr>
        <w:spacing w:after="0" w:line="240" w:lineRule="auto"/>
        <w:ind w:left="709"/>
        <w:jc w:val="both"/>
        <w:rPr>
          <w:rFonts w:ascii="Times New Roman" w:hAnsi="Times New Roman"/>
          <w:sz w:val="28"/>
          <w:szCs w:val="28"/>
          <w:lang w:eastAsia="ru-RU"/>
        </w:rPr>
      </w:pPr>
    </w:p>
    <w:p w:rsidR="00221E8A" w:rsidRPr="00FD4A72" w:rsidRDefault="00221E8A" w:rsidP="00167B59">
      <w:pPr>
        <w:spacing w:after="0" w:line="240" w:lineRule="auto"/>
        <w:ind w:left="5664" w:firstLine="708"/>
        <w:jc w:val="both"/>
        <w:rPr>
          <w:rFonts w:ascii="Times New Roman" w:hAnsi="Times New Roman"/>
          <w:sz w:val="28"/>
          <w:szCs w:val="28"/>
        </w:rPr>
      </w:pPr>
      <w:r w:rsidRPr="00FD4A72">
        <w:rPr>
          <w:rFonts w:ascii="Times New Roman" w:hAnsi="Times New Roman"/>
          <w:sz w:val="28"/>
          <w:szCs w:val="28"/>
        </w:rPr>
        <w:t>Затверджено</w:t>
      </w:r>
    </w:p>
    <w:p w:rsidR="00221E8A" w:rsidRPr="00FD4A72" w:rsidRDefault="00221E8A" w:rsidP="00167B59">
      <w:pPr>
        <w:spacing w:after="0" w:line="240" w:lineRule="auto"/>
        <w:jc w:val="both"/>
        <w:rPr>
          <w:rFonts w:ascii="Times New Roman" w:hAnsi="Times New Roman"/>
          <w:sz w:val="28"/>
          <w:szCs w:val="28"/>
        </w:rPr>
      </w:pPr>
      <w:r w:rsidRPr="00FD4A72">
        <w:rPr>
          <w:rFonts w:ascii="Times New Roman" w:hAnsi="Times New Roman"/>
          <w:sz w:val="28"/>
          <w:szCs w:val="28"/>
        </w:rPr>
        <w:tab/>
      </w:r>
      <w:r w:rsidRPr="00FD4A72">
        <w:rPr>
          <w:rFonts w:ascii="Times New Roman" w:hAnsi="Times New Roman"/>
          <w:sz w:val="28"/>
          <w:szCs w:val="28"/>
        </w:rPr>
        <w:tab/>
      </w:r>
      <w:r w:rsidRPr="00FD4A72">
        <w:rPr>
          <w:rFonts w:ascii="Times New Roman" w:hAnsi="Times New Roman"/>
          <w:sz w:val="28"/>
          <w:szCs w:val="28"/>
        </w:rPr>
        <w:tab/>
      </w:r>
      <w:r w:rsidRPr="00FD4A72">
        <w:rPr>
          <w:rFonts w:ascii="Times New Roman" w:hAnsi="Times New Roman"/>
          <w:sz w:val="28"/>
          <w:szCs w:val="28"/>
        </w:rPr>
        <w:tab/>
      </w:r>
      <w:r w:rsidRPr="00FD4A72">
        <w:rPr>
          <w:rFonts w:ascii="Times New Roman" w:hAnsi="Times New Roman"/>
          <w:sz w:val="28"/>
          <w:szCs w:val="28"/>
        </w:rPr>
        <w:tab/>
      </w:r>
      <w:r w:rsidRPr="00FD4A72">
        <w:rPr>
          <w:rFonts w:ascii="Times New Roman" w:hAnsi="Times New Roman"/>
          <w:sz w:val="28"/>
          <w:szCs w:val="28"/>
        </w:rPr>
        <w:tab/>
      </w:r>
      <w:r w:rsidRPr="00FD4A72">
        <w:rPr>
          <w:rFonts w:ascii="Times New Roman" w:hAnsi="Times New Roman"/>
          <w:sz w:val="28"/>
          <w:szCs w:val="28"/>
        </w:rPr>
        <w:tab/>
      </w:r>
      <w:r w:rsidRPr="00FD4A72">
        <w:rPr>
          <w:rFonts w:ascii="Times New Roman" w:hAnsi="Times New Roman"/>
          <w:sz w:val="28"/>
          <w:szCs w:val="28"/>
        </w:rPr>
        <w:tab/>
      </w:r>
      <w:r w:rsidRPr="00FD4A72">
        <w:rPr>
          <w:rFonts w:ascii="Times New Roman" w:hAnsi="Times New Roman"/>
          <w:sz w:val="28"/>
          <w:szCs w:val="28"/>
        </w:rPr>
        <w:tab/>
        <w:t>рішення районної ради</w:t>
      </w:r>
    </w:p>
    <w:p w:rsidR="00221E8A" w:rsidRPr="00FD4A72" w:rsidRDefault="00221E8A" w:rsidP="00167B59">
      <w:pPr>
        <w:spacing w:after="0" w:line="240" w:lineRule="auto"/>
        <w:jc w:val="both"/>
        <w:rPr>
          <w:rFonts w:ascii="Times New Roman" w:hAnsi="Times New Roman"/>
          <w:sz w:val="28"/>
          <w:szCs w:val="28"/>
        </w:rPr>
      </w:pPr>
      <w:r w:rsidRPr="00FD4A72">
        <w:rPr>
          <w:rFonts w:ascii="Times New Roman" w:hAnsi="Times New Roman"/>
          <w:sz w:val="28"/>
          <w:szCs w:val="28"/>
        </w:rPr>
        <w:tab/>
      </w:r>
      <w:r w:rsidRPr="00FD4A72">
        <w:rPr>
          <w:rFonts w:ascii="Times New Roman" w:hAnsi="Times New Roman"/>
          <w:sz w:val="28"/>
          <w:szCs w:val="28"/>
        </w:rPr>
        <w:tab/>
      </w:r>
      <w:r w:rsidRPr="00FD4A72">
        <w:rPr>
          <w:rFonts w:ascii="Times New Roman" w:hAnsi="Times New Roman"/>
          <w:sz w:val="28"/>
          <w:szCs w:val="28"/>
        </w:rPr>
        <w:tab/>
      </w:r>
      <w:r w:rsidRPr="00FD4A72">
        <w:rPr>
          <w:rFonts w:ascii="Times New Roman" w:hAnsi="Times New Roman"/>
          <w:sz w:val="28"/>
          <w:szCs w:val="28"/>
        </w:rPr>
        <w:tab/>
      </w:r>
      <w:r w:rsidRPr="00FD4A72">
        <w:rPr>
          <w:rFonts w:ascii="Times New Roman" w:hAnsi="Times New Roman"/>
          <w:sz w:val="28"/>
          <w:szCs w:val="28"/>
        </w:rPr>
        <w:tab/>
      </w:r>
      <w:r w:rsidRPr="00FD4A72">
        <w:rPr>
          <w:rFonts w:ascii="Times New Roman" w:hAnsi="Times New Roman"/>
          <w:sz w:val="28"/>
          <w:szCs w:val="28"/>
        </w:rPr>
        <w:tab/>
      </w:r>
      <w:r w:rsidRPr="00FD4A72">
        <w:rPr>
          <w:rFonts w:ascii="Times New Roman" w:hAnsi="Times New Roman"/>
          <w:sz w:val="28"/>
          <w:szCs w:val="28"/>
        </w:rPr>
        <w:tab/>
      </w:r>
      <w:r w:rsidRPr="00FD4A72">
        <w:rPr>
          <w:rFonts w:ascii="Times New Roman" w:hAnsi="Times New Roman"/>
          <w:sz w:val="28"/>
          <w:szCs w:val="28"/>
        </w:rPr>
        <w:tab/>
      </w:r>
      <w:r w:rsidRPr="00FD4A72">
        <w:rPr>
          <w:rFonts w:ascii="Times New Roman" w:hAnsi="Times New Roman"/>
          <w:sz w:val="28"/>
          <w:szCs w:val="28"/>
        </w:rPr>
        <w:tab/>
        <w:t>від ___________ № ____</w:t>
      </w:r>
    </w:p>
    <w:p w:rsidR="00221E8A" w:rsidRPr="00FD4A72" w:rsidRDefault="00221E8A" w:rsidP="00167B59">
      <w:pPr>
        <w:spacing w:after="0" w:line="240" w:lineRule="auto"/>
        <w:jc w:val="center"/>
        <w:rPr>
          <w:rFonts w:ascii="Times New Roman" w:hAnsi="Times New Roman"/>
          <w:b/>
          <w:bCs/>
          <w:color w:val="333333"/>
          <w:sz w:val="24"/>
          <w:szCs w:val="24"/>
          <w:bdr w:val="none" w:sz="0" w:space="0" w:color="auto" w:frame="1"/>
          <w:lang w:eastAsia="uk-UA"/>
        </w:rPr>
      </w:pPr>
      <w:r w:rsidRPr="00FD4A72">
        <w:rPr>
          <w:rFonts w:ascii="Times New Roman" w:hAnsi="Times New Roman"/>
          <w:sz w:val="28"/>
          <w:szCs w:val="28"/>
        </w:rPr>
        <w:t xml:space="preserve"> </w:t>
      </w:r>
    </w:p>
    <w:p w:rsidR="00221E8A" w:rsidRPr="00FD4A72" w:rsidRDefault="00221E8A" w:rsidP="0092433C">
      <w:pPr>
        <w:shd w:val="clear" w:color="auto" w:fill="FFFFFF"/>
        <w:spacing w:after="0" w:line="240" w:lineRule="auto"/>
        <w:jc w:val="center"/>
        <w:rPr>
          <w:rFonts w:ascii="Times New Roman" w:hAnsi="Times New Roman"/>
          <w:color w:val="333333"/>
          <w:sz w:val="24"/>
          <w:szCs w:val="24"/>
          <w:lang w:eastAsia="uk-UA"/>
        </w:rPr>
      </w:pPr>
    </w:p>
    <w:p w:rsidR="00221E8A" w:rsidRPr="00FD4A72" w:rsidRDefault="00221E8A" w:rsidP="0092433C">
      <w:pPr>
        <w:shd w:val="clear" w:color="auto" w:fill="FFFFFF"/>
        <w:spacing w:after="0" w:line="240" w:lineRule="auto"/>
        <w:jc w:val="center"/>
        <w:rPr>
          <w:rFonts w:ascii="Times New Roman" w:hAnsi="Times New Roman"/>
          <w:color w:val="333333"/>
          <w:sz w:val="24"/>
          <w:szCs w:val="24"/>
          <w:lang w:eastAsia="uk-UA"/>
        </w:rPr>
      </w:pPr>
    </w:p>
    <w:p w:rsidR="00221E8A" w:rsidRPr="00FD4A72" w:rsidRDefault="00221E8A" w:rsidP="0092433C">
      <w:pPr>
        <w:shd w:val="clear" w:color="auto" w:fill="FFFFFF"/>
        <w:spacing w:after="0" w:line="240" w:lineRule="auto"/>
        <w:jc w:val="center"/>
        <w:rPr>
          <w:rFonts w:ascii="Times New Roman" w:hAnsi="Times New Roman"/>
          <w:color w:val="333333"/>
          <w:sz w:val="24"/>
          <w:szCs w:val="24"/>
          <w:lang w:eastAsia="uk-UA"/>
        </w:rPr>
      </w:pPr>
    </w:p>
    <w:p w:rsidR="00221E8A" w:rsidRPr="00FD4A72" w:rsidRDefault="00221E8A" w:rsidP="0092433C">
      <w:pPr>
        <w:shd w:val="clear" w:color="auto" w:fill="FFFFFF"/>
        <w:spacing w:after="0" w:line="240" w:lineRule="auto"/>
        <w:jc w:val="center"/>
        <w:rPr>
          <w:rFonts w:ascii="Times New Roman" w:hAnsi="Times New Roman"/>
          <w:color w:val="333333"/>
          <w:sz w:val="24"/>
          <w:szCs w:val="24"/>
          <w:lang w:eastAsia="uk-UA"/>
        </w:rPr>
      </w:pPr>
    </w:p>
    <w:p w:rsidR="00221E8A" w:rsidRPr="00FD4A72" w:rsidRDefault="00221E8A" w:rsidP="0092433C">
      <w:pPr>
        <w:shd w:val="clear" w:color="auto" w:fill="FFFFFF"/>
        <w:spacing w:after="0" w:line="240" w:lineRule="auto"/>
        <w:jc w:val="center"/>
        <w:rPr>
          <w:rFonts w:ascii="Times New Roman" w:hAnsi="Times New Roman"/>
          <w:color w:val="333333"/>
          <w:sz w:val="24"/>
          <w:szCs w:val="24"/>
          <w:lang w:eastAsia="uk-UA"/>
        </w:rPr>
      </w:pPr>
    </w:p>
    <w:p w:rsidR="00221E8A" w:rsidRPr="00FD4A72" w:rsidRDefault="00221E8A" w:rsidP="0092433C">
      <w:pPr>
        <w:shd w:val="clear" w:color="auto" w:fill="FFFFFF"/>
        <w:spacing w:after="0" w:line="240" w:lineRule="auto"/>
        <w:jc w:val="center"/>
        <w:rPr>
          <w:rFonts w:ascii="Times New Roman" w:hAnsi="Times New Roman"/>
          <w:color w:val="333333"/>
          <w:sz w:val="24"/>
          <w:szCs w:val="24"/>
          <w:lang w:eastAsia="uk-UA"/>
        </w:rPr>
      </w:pPr>
    </w:p>
    <w:p w:rsidR="00221E8A" w:rsidRPr="00FD4A72" w:rsidRDefault="00221E8A" w:rsidP="0092433C">
      <w:pPr>
        <w:shd w:val="clear" w:color="auto" w:fill="FFFFFF"/>
        <w:spacing w:after="0" w:line="240" w:lineRule="auto"/>
        <w:jc w:val="center"/>
        <w:rPr>
          <w:rFonts w:ascii="Times New Roman" w:hAnsi="Times New Roman"/>
          <w:color w:val="333333"/>
          <w:sz w:val="24"/>
          <w:szCs w:val="24"/>
          <w:lang w:eastAsia="uk-UA"/>
        </w:rPr>
      </w:pPr>
    </w:p>
    <w:p w:rsidR="00221E8A" w:rsidRPr="00FD4A72" w:rsidRDefault="00221E8A" w:rsidP="0092433C">
      <w:pPr>
        <w:shd w:val="clear" w:color="auto" w:fill="FFFFFF"/>
        <w:spacing w:after="0" w:line="240" w:lineRule="auto"/>
        <w:jc w:val="center"/>
        <w:rPr>
          <w:rFonts w:ascii="Times New Roman" w:hAnsi="Times New Roman"/>
          <w:color w:val="333333"/>
          <w:sz w:val="24"/>
          <w:szCs w:val="24"/>
          <w:lang w:eastAsia="uk-UA"/>
        </w:rPr>
      </w:pPr>
    </w:p>
    <w:p w:rsidR="00221E8A" w:rsidRPr="00FD4A72" w:rsidRDefault="00221E8A" w:rsidP="00344496">
      <w:pPr>
        <w:spacing w:after="0" w:line="240" w:lineRule="auto"/>
        <w:jc w:val="center"/>
        <w:rPr>
          <w:rFonts w:ascii="Times New Roman" w:hAnsi="Times New Roman"/>
          <w:b/>
          <w:sz w:val="32"/>
          <w:szCs w:val="32"/>
          <w:lang w:eastAsia="ru-RU"/>
        </w:rPr>
      </w:pPr>
      <w:r w:rsidRPr="00FD4A72">
        <w:rPr>
          <w:rFonts w:ascii="Times New Roman" w:hAnsi="Times New Roman"/>
          <w:b/>
          <w:sz w:val="32"/>
          <w:szCs w:val="32"/>
          <w:lang w:eastAsia="ru-RU"/>
        </w:rPr>
        <w:t>Районна Програма утримання</w:t>
      </w:r>
    </w:p>
    <w:p w:rsidR="00221E8A" w:rsidRPr="00FD4A72" w:rsidRDefault="00221E8A" w:rsidP="00344496">
      <w:pPr>
        <w:spacing w:after="0" w:line="240" w:lineRule="auto"/>
        <w:jc w:val="center"/>
        <w:rPr>
          <w:rFonts w:ascii="Times New Roman" w:hAnsi="Times New Roman"/>
          <w:b/>
          <w:color w:val="000000"/>
          <w:sz w:val="32"/>
          <w:szCs w:val="32"/>
        </w:rPr>
      </w:pPr>
      <w:r w:rsidRPr="00FD4A72">
        <w:rPr>
          <w:rFonts w:ascii="Times New Roman" w:hAnsi="Times New Roman"/>
          <w:b/>
          <w:color w:val="000000"/>
          <w:sz w:val="32"/>
          <w:szCs w:val="32"/>
        </w:rPr>
        <w:t>комунальної установи «Районний методичний кабінет» Пологівської районної ради Запорізької області на 2021 рік</w:t>
      </w:r>
    </w:p>
    <w:p w:rsidR="00221E8A" w:rsidRPr="00FD4A72" w:rsidRDefault="00221E8A" w:rsidP="0092433C">
      <w:pPr>
        <w:spacing w:after="0" w:line="240" w:lineRule="auto"/>
        <w:jc w:val="center"/>
        <w:rPr>
          <w:rFonts w:ascii="Times New Roman" w:hAnsi="Times New Roman"/>
          <w:b/>
          <w:bCs/>
          <w:sz w:val="32"/>
          <w:szCs w:val="32"/>
          <w:lang w:eastAsia="uk-UA"/>
        </w:rPr>
      </w:pPr>
    </w:p>
    <w:p w:rsidR="00221E8A" w:rsidRPr="00FD4A72" w:rsidRDefault="00221E8A" w:rsidP="0092433C">
      <w:pPr>
        <w:spacing w:after="0" w:line="240" w:lineRule="auto"/>
        <w:jc w:val="center"/>
        <w:rPr>
          <w:rFonts w:ascii="Times New Roman" w:hAnsi="Times New Roman"/>
          <w:b/>
          <w:bCs/>
          <w:sz w:val="32"/>
          <w:szCs w:val="32"/>
          <w:lang w:eastAsia="uk-UA"/>
        </w:rPr>
      </w:pPr>
    </w:p>
    <w:p w:rsidR="00221E8A" w:rsidRPr="00FD4A72" w:rsidRDefault="00221E8A" w:rsidP="0092433C">
      <w:pPr>
        <w:spacing w:after="0" w:line="240" w:lineRule="auto"/>
        <w:jc w:val="center"/>
        <w:rPr>
          <w:rFonts w:ascii="Times New Roman" w:hAnsi="Times New Roman"/>
          <w:b/>
          <w:bCs/>
          <w:sz w:val="32"/>
          <w:szCs w:val="32"/>
          <w:lang w:eastAsia="uk-UA"/>
        </w:rPr>
      </w:pPr>
    </w:p>
    <w:p w:rsidR="00221E8A" w:rsidRPr="00FD4A72" w:rsidRDefault="00221E8A" w:rsidP="0092433C">
      <w:pPr>
        <w:spacing w:after="0" w:line="240" w:lineRule="auto"/>
        <w:jc w:val="center"/>
        <w:rPr>
          <w:rFonts w:ascii="Times New Roman" w:hAnsi="Times New Roman"/>
          <w:b/>
          <w:bCs/>
          <w:sz w:val="32"/>
          <w:szCs w:val="32"/>
          <w:lang w:eastAsia="uk-UA"/>
        </w:rPr>
      </w:pPr>
    </w:p>
    <w:p w:rsidR="00221E8A" w:rsidRPr="00FD4A72" w:rsidRDefault="00221E8A" w:rsidP="0092433C">
      <w:pPr>
        <w:spacing w:after="0" w:line="240" w:lineRule="auto"/>
        <w:jc w:val="center"/>
        <w:rPr>
          <w:rFonts w:ascii="Times New Roman" w:hAnsi="Times New Roman"/>
          <w:b/>
          <w:bCs/>
          <w:sz w:val="32"/>
          <w:szCs w:val="32"/>
          <w:lang w:eastAsia="uk-UA"/>
        </w:rPr>
      </w:pPr>
    </w:p>
    <w:p w:rsidR="00221E8A" w:rsidRPr="00FD4A72" w:rsidRDefault="00221E8A" w:rsidP="0092433C">
      <w:pPr>
        <w:spacing w:after="0" w:line="240" w:lineRule="auto"/>
        <w:jc w:val="center"/>
        <w:rPr>
          <w:rFonts w:ascii="Times New Roman" w:hAnsi="Times New Roman"/>
          <w:b/>
          <w:bCs/>
          <w:sz w:val="32"/>
          <w:szCs w:val="32"/>
          <w:lang w:eastAsia="uk-UA"/>
        </w:rPr>
      </w:pPr>
    </w:p>
    <w:p w:rsidR="00221E8A" w:rsidRPr="00FD4A72" w:rsidRDefault="00221E8A" w:rsidP="0092433C">
      <w:pPr>
        <w:spacing w:after="0" w:line="240" w:lineRule="auto"/>
        <w:jc w:val="center"/>
        <w:rPr>
          <w:rFonts w:ascii="Times New Roman" w:hAnsi="Times New Roman"/>
          <w:b/>
          <w:bCs/>
          <w:sz w:val="24"/>
          <w:szCs w:val="24"/>
          <w:lang w:eastAsia="uk-UA"/>
        </w:rPr>
      </w:pPr>
    </w:p>
    <w:p w:rsidR="00221E8A" w:rsidRPr="00FD4A72" w:rsidRDefault="00221E8A" w:rsidP="0092433C">
      <w:pPr>
        <w:spacing w:after="0" w:line="240" w:lineRule="auto"/>
        <w:jc w:val="center"/>
        <w:rPr>
          <w:rFonts w:ascii="Times New Roman" w:hAnsi="Times New Roman"/>
          <w:b/>
          <w:bCs/>
          <w:sz w:val="24"/>
          <w:szCs w:val="24"/>
          <w:lang w:eastAsia="uk-UA"/>
        </w:rPr>
      </w:pPr>
    </w:p>
    <w:p w:rsidR="00221E8A" w:rsidRPr="00FD4A72" w:rsidRDefault="00221E8A" w:rsidP="0092433C">
      <w:pPr>
        <w:spacing w:after="0" w:line="240" w:lineRule="auto"/>
        <w:jc w:val="center"/>
        <w:rPr>
          <w:rFonts w:ascii="Times New Roman" w:hAnsi="Times New Roman"/>
          <w:b/>
          <w:bCs/>
          <w:sz w:val="24"/>
          <w:szCs w:val="24"/>
          <w:lang w:eastAsia="uk-UA"/>
        </w:rPr>
      </w:pPr>
    </w:p>
    <w:p w:rsidR="00221E8A" w:rsidRPr="00FD4A72" w:rsidRDefault="00221E8A" w:rsidP="0092433C">
      <w:pPr>
        <w:spacing w:after="0" w:line="240" w:lineRule="auto"/>
        <w:jc w:val="center"/>
        <w:rPr>
          <w:rFonts w:ascii="Times New Roman" w:hAnsi="Times New Roman"/>
          <w:b/>
          <w:bCs/>
          <w:sz w:val="24"/>
          <w:szCs w:val="24"/>
          <w:lang w:eastAsia="uk-UA"/>
        </w:rPr>
      </w:pPr>
    </w:p>
    <w:p w:rsidR="00221E8A" w:rsidRPr="00FD4A72" w:rsidRDefault="00221E8A" w:rsidP="0092433C">
      <w:pPr>
        <w:spacing w:after="0" w:line="240" w:lineRule="auto"/>
        <w:jc w:val="center"/>
        <w:rPr>
          <w:rFonts w:ascii="Times New Roman" w:hAnsi="Times New Roman"/>
          <w:b/>
          <w:bCs/>
          <w:sz w:val="24"/>
          <w:szCs w:val="24"/>
          <w:lang w:eastAsia="uk-UA"/>
        </w:rPr>
      </w:pPr>
    </w:p>
    <w:p w:rsidR="00221E8A" w:rsidRPr="00FD4A72" w:rsidRDefault="00221E8A" w:rsidP="0092433C">
      <w:pPr>
        <w:spacing w:after="0" w:line="240" w:lineRule="auto"/>
        <w:jc w:val="center"/>
        <w:rPr>
          <w:rFonts w:ascii="Times New Roman" w:hAnsi="Times New Roman"/>
          <w:b/>
          <w:bCs/>
          <w:sz w:val="24"/>
          <w:szCs w:val="24"/>
          <w:lang w:eastAsia="uk-UA"/>
        </w:rPr>
      </w:pPr>
    </w:p>
    <w:p w:rsidR="00221E8A" w:rsidRPr="00FD4A72" w:rsidRDefault="00221E8A" w:rsidP="0092433C">
      <w:pPr>
        <w:spacing w:after="0" w:line="240" w:lineRule="auto"/>
        <w:jc w:val="center"/>
        <w:rPr>
          <w:rFonts w:ascii="Times New Roman" w:hAnsi="Times New Roman"/>
          <w:b/>
          <w:bCs/>
          <w:sz w:val="24"/>
          <w:szCs w:val="24"/>
          <w:lang w:eastAsia="uk-UA"/>
        </w:rPr>
      </w:pPr>
    </w:p>
    <w:p w:rsidR="00221E8A" w:rsidRPr="00FD4A72" w:rsidRDefault="00221E8A" w:rsidP="0092433C">
      <w:pPr>
        <w:spacing w:after="0" w:line="240" w:lineRule="auto"/>
        <w:jc w:val="center"/>
        <w:rPr>
          <w:rFonts w:ascii="Times New Roman" w:hAnsi="Times New Roman"/>
          <w:b/>
          <w:bCs/>
          <w:sz w:val="24"/>
          <w:szCs w:val="24"/>
          <w:lang w:eastAsia="uk-UA"/>
        </w:rPr>
      </w:pPr>
    </w:p>
    <w:p w:rsidR="00221E8A" w:rsidRPr="00FD4A72" w:rsidRDefault="00221E8A" w:rsidP="0092433C">
      <w:pPr>
        <w:spacing w:after="0" w:line="240" w:lineRule="auto"/>
        <w:jc w:val="center"/>
        <w:rPr>
          <w:rFonts w:ascii="Times New Roman" w:hAnsi="Times New Roman"/>
          <w:b/>
          <w:bCs/>
          <w:sz w:val="24"/>
          <w:szCs w:val="24"/>
          <w:lang w:eastAsia="uk-UA"/>
        </w:rPr>
      </w:pPr>
    </w:p>
    <w:p w:rsidR="00221E8A" w:rsidRPr="00FD4A72" w:rsidRDefault="00221E8A" w:rsidP="0092433C">
      <w:pPr>
        <w:spacing w:after="0" w:line="240" w:lineRule="auto"/>
        <w:jc w:val="center"/>
        <w:rPr>
          <w:rFonts w:ascii="Times New Roman" w:hAnsi="Times New Roman"/>
          <w:b/>
          <w:bCs/>
          <w:sz w:val="24"/>
          <w:szCs w:val="24"/>
          <w:lang w:eastAsia="uk-UA"/>
        </w:rPr>
      </w:pPr>
    </w:p>
    <w:p w:rsidR="00221E8A" w:rsidRPr="00FD4A72" w:rsidRDefault="00221E8A" w:rsidP="0092433C">
      <w:pPr>
        <w:spacing w:after="0" w:line="240" w:lineRule="auto"/>
        <w:jc w:val="center"/>
        <w:rPr>
          <w:rFonts w:ascii="Times New Roman" w:hAnsi="Times New Roman"/>
          <w:b/>
          <w:bCs/>
          <w:sz w:val="24"/>
          <w:szCs w:val="24"/>
          <w:lang w:eastAsia="uk-UA"/>
        </w:rPr>
      </w:pPr>
    </w:p>
    <w:p w:rsidR="00221E8A" w:rsidRPr="00FD4A72" w:rsidRDefault="00221E8A" w:rsidP="0092433C">
      <w:pPr>
        <w:spacing w:after="0" w:line="240" w:lineRule="auto"/>
        <w:jc w:val="center"/>
        <w:rPr>
          <w:rFonts w:ascii="Times New Roman" w:hAnsi="Times New Roman"/>
          <w:b/>
          <w:bCs/>
          <w:sz w:val="24"/>
          <w:szCs w:val="24"/>
          <w:lang w:eastAsia="uk-UA"/>
        </w:rPr>
      </w:pPr>
    </w:p>
    <w:p w:rsidR="00221E8A" w:rsidRPr="00FD4A72" w:rsidRDefault="00221E8A" w:rsidP="0092433C">
      <w:pPr>
        <w:spacing w:after="0" w:line="240" w:lineRule="auto"/>
        <w:jc w:val="center"/>
        <w:rPr>
          <w:rFonts w:ascii="Times New Roman" w:hAnsi="Times New Roman"/>
          <w:b/>
          <w:bCs/>
          <w:sz w:val="24"/>
          <w:szCs w:val="24"/>
          <w:lang w:eastAsia="uk-UA"/>
        </w:rPr>
      </w:pPr>
    </w:p>
    <w:p w:rsidR="00221E8A" w:rsidRPr="00FD4A72" w:rsidRDefault="00221E8A" w:rsidP="0092433C">
      <w:pPr>
        <w:spacing w:after="0" w:line="240" w:lineRule="auto"/>
        <w:jc w:val="center"/>
        <w:rPr>
          <w:rFonts w:ascii="Times New Roman" w:hAnsi="Times New Roman"/>
          <w:b/>
          <w:bCs/>
          <w:sz w:val="24"/>
          <w:szCs w:val="24"/>
          <w:lang w:eastAsia="uk-UA"/>
        </w:rPr>
      </w:pPr>
    </w:p>
    <w:p w:rsidR="00221E8A" w:rsidRPr="00FD4A72" w:rsidRDefault="00221E8A" w:rsidP="0092433C">
      <w:pPr>
        <w:spacing w:after="0" w:line="240" w:lineRule="auto"/>
        <w:jc w:val="center"/>
        <w:rPr>
          <w:rFonts w:ascii="Times New Roman" w:hAnsi="Times New Roman"/>
          <w:b/>
          <w:bCs/>
          <w:sz w:val="24"/>
          <w:szCs w:val="24"/>
          <w:lang w:eastAsia="uk-UA"/>
        </w:rPr>
      </w:pPr>
    </w:p>
    <w:p w:rsidR="00221E8A" w:rsidRPr="00FD4A72" w:rsidRDefault="00221E8A" w:rsidP="0092433C">
      <w:pPr>
        <w:spacing w:after="0" w:line="240" w:lineRule="auto"/>
        <w:jc w:val="center"/>
        <w:rPr>
          <w:rFonts w:ascii="Times New Roman" w:hAnsi="Times New Roman"/>
          <w:b/>
          <w:bCs/>
          <w:sz w:val="24"/>
          <w:szCs w:val="24"/>
          <w:lang w:eastAsia="uk-UA"/>
        </w:rPr>
      </w:pPr>
    </w:p>
    <w:p w:rsidR="00221E8A" w:rsidRPr="00FD4A72" w:rsidRDefault="00221E8A" w:rsidP="0092433C">
      <w:pPr>
        <w:spacing w:after="0" w:line="240" w:lineRule="auto"/>
        <w:jc w:val="center"/>
        <w:rPr>
          <w:rFonts w:ascii="Times New Roman" w:hAnsi="Times New Roman"/>
          <w:b/>
          <w:bCs/>
          <w:sz w:val="24"/>
          <w:szCs w:val="24"/>
          <w:lang w:eastAsia="uk-UA"/>
        </w:rPr>
      </w:pPr>
    </w:p>
    <w:p w:rsidR="00221E8A" w:rsidRPr="00FD4A72" w:rsidRDefault="00221E8A" w:rsidP="0092433C">
      <w:pPr>
        <w:spacing w:after="0" w:line="240" w:lineRule="auto"/>
        <w:jc w:val="center"/>
        <w:rPr>
          <w:rFonts w:ascii="Times New Roman" w:hAnsi="Times New Roman"/>
          <w:b/>
          <w:bCs/>
          <w:sz w:val="24"/>
          <w:szCs w:val="24"/>
          <w:lang w:eastAsia="uk-UA"/>
        </w:rPr>
      </w:pPr>
    </w:p>
    <w:p w:rsidR="00221E8A" w:rsidRPr="00FD4A72" w:rsidRDefault="00221E8A" w:rsidP="0092433C">
      <w:pPr>
        <w:spacing w:after="0" w:line="240" w:lineRule="auto"/>
        <w:jc w:val="center"/>
        <w:rPr>
          <w:rFonts w:ascii="Times New Roman" w:hAnsi="Times New Roman"/>
          <w:b/>
          <w:bCs/>
          <w:sz w:val="24"/>
          <w:szCs w:val="24"/>
          <w:lang w:eastAsia="uk-UA"/>
        </w:rPr>
      </w:pPr>
    </w:p>
    <w:p w:rsidR="00221E8A" w:rsidRPr="00FD4A72" w:rsidRDefault="00221E8A" w:rsidP="0092433C">
      <w:pPr>
        <w:spacing w:after="0" w:line="240" w:lineRule="auto"/>
        <w:jc w:val="center"/>
        <w:rPr>
          <w:rFonts w:ascii="Times New Roman" w:hAnsi="Times New Roman"/>
          <w:b/>
          <w:bCs/>
          <w:sz w:val="24"/>
          <w:szCs w:val="24"/>
          <w:lang w:eastAsia="uk-UA"/>
        </w:rPr>
      </w:pPr>
    </w:p>
    <w:p w:rsidR="00221E8A" w:rsidRDefault="00221E8A" w:rsidP="0092433C">
      <w:pPr>
        <w:spacing w:after="0" w:line="240" w:lineRule="auto"/>
        <w:jc w:val="center"/>
        <w:rPr>
          <w:rFonts w:ascii="Times New Roman" w:hAnsi="Times New Roman"/>
          <w:b/>
          <w:bCs/>
          <w:sz w:val="24"/>
          <w:szCs w:val="24"/>
          <w:lang w:eastAsia="uk-UA"/>
        </w:rPr>
      </w:pPr>
    </w:p>
    <w:p w:rsidR="00221E8A" w:rsidRPr="00FD4A72" w:rsidRDefault="00221E8A" w:rsidP="0092433C">
      <w:pPr>
        <w:spacing w:after="0" w:line="240" w:lineRule="auto"/>
        <w:jc w:val="center"/>
        <w:rPr>
          <w:rFonts w:ascii="Times New Roman" w:hAnsi="Times New Roman"/>
          <w:b/>
          <w:bCs/>
          <w:sz w:val="24"/>
          <w:szCs w:val="24"/>
          <w:lang w:eastAsia="uk-UA"/>
        </w:rPr>
      </w:pPr>
    </w:p>
    <w:p w:rsidR="00221E8A" w:rsidRPr="00FD4A72" w:rsidRDefault="00221E8A" w:rsidP="0092433C">
      <w:pPr>
        <w:spacing w:after="0" w:line="240" w:lineRule="auto"/>
        <w:jc w:val="center"/>
        <w:rPr>
          <w:rFonts w:ascii="Times New Roman" w:hAnsi="Times New Roman"/>
          <w:b/>
          <w:bCs/>
          <w:sz w:val="24"/>
          <w:szCs w:val="24"/>
          <w:lang w:eastAsia="uk-UA"/>
        </w:rPr>
      </w:pPr>
    </w:p>
    <w:p w:rsidR="00221E8A" w:rsidRPr="00FD4A72" w:rsidRDefault="00221E8A" w:rsidP="0092433C">
      <w:pPr>
        <w:spacing w:after="0" w:line="240" w:lineRule="auto"/>
        <w:jc w:val="center"/>
        <w:rPr>
          <w:rFonts w:ascii="Times New Roman" w:hAnsi="Times New Roman"/>
          <w:b/>
          <w:bCs/>
          <w:sz w:val="24"/>
          <w:szCs w:val="24"/>
          <w:lang w:eastAsia="uk-UA"/>
        </w:rPr>
      </w:pPr>
    </w:p>
    <w:p w:rsidR="00221E8A" w:rsidRPr="00FD4A72" w:rsidRDefault="00221E8A" w:rsidP="0092433C">
      <w:pPr>
        <w:spacing w:after="0" w:line="240" w:lineRule="auto"/>
        <w:jc w:val="center"/>
        <w:rPr>
          <w:rFonts w:ascii="Times New Roman" w:hAnsi="Times New Roman"/>
          <w:b/>
          <w:bCs/>
          <w:sz w:val="24"/>
          <w:szCs w:val="24"/>
          <w:lang w:eastAsia="uk-UA"/>
        </w:rPr>
      </w:pPr>
    </w:p>
    <w:p w:rsidR="00221E8A" w:rsidRPr="00FD4A72" w:rsidRDefault="00221E8A" w:rsidP="0092433C">
      <w:pPr>
        <w:spacing w:after="0" w:line="240" w:lineRule="auto"/>
        <w:jc w:val="center"/>
        <w:rPr>
          <w:rFonts w:ascii="Times New Roman" w:hAnsi="Times New Roman"/>
          <w:b/>
          <w:bCs/>
          <w:sz w:val="24"/>
          <w:szCs w:val="24"/>
          <w:lang w:eastAsia="uk-UA"/>
        </w:rPr>
      </w:pPr>
    </w:p>
    <w:p w:rsidR="00221E8A" w:rsidRPr="00FD4A72" w:rsidRDefault="00221E8A" w:rsidP="00167B59">
      <w:pPr>
        <w:spacing w:after="0" w:line="240" w:lineRule="auto"/>
        <w:jc w:val="center"/>
        <w:rPr>
          <w:rFonts w:ascii="Times New Roman" w:hAnsi="Times New Roman"/>
          <w:b/>
          <w:bCs/>
          <w:sz w:val="24"/>
          <w:szCs w:val="24"/>
          <w:lang w:eastAsia="uk-UA"/>
        </w:rPr>
      </w:pPr>
    </w:p>
    <w:p w:rsidR="00221E8A" w:rsidRPr="00FD4A72" w:rsidRDefault="00221E8A" w:rsidP="00167B59">
      <w:pPr>
        <w:spacing w:after="0" w:line="240" w:lineRule="auto"/>
        <w:jc w:val="center"/>
        <w:rPr>
          <w:rFonts w:ascii="Times New Roman" w:hAnsi="Times New Roman"/>
          <w:b/>
          <w:bCs/>
          <w:sz w:val="28"/>
          <w:szCs w:val="28"/>
          <w:lang w:eastAsia="uk-UA"/>
        </w:rPr>
      </w:pPr>
      <w:r w:rsidRPr="00FD4A72">
        <w:rPr>
          <w:rFonts w:ascii="Times New Roman" w:hAnsi="Times New Roman"/>
          <w:b/>
          <w:bCs/>
          <w:sz w:val="28"/>
          <w:szCs w:val="28"/>
          <w:lang w:eastAsia="uk-UA"/>
        </w:rPr>
        <w:t>м. Пологи</w:t>
      </w:r>
    </w:p>
    <w:p w:rsidR="00221E8A" w:rsidRPr="00FD4A72" w:rsidRDefault="00221E8A" w:rsidP="00167B59">
      <w:pPr>
        <w:spacing w:after="0" w:line="240" w:lineRule="auto"/>
        <w:jc w:val="center"/>
        <w:rPr>
          <w:rFonts w:ascii="Times New Roman" w:hAnsi="Times New Roman"/>
          <w:b/>
          <w:bCs/>
          <w:sz w:val="28"/>
          <w:szCs w:val="28"/>
          <w:lang w:eastAsia="uk-UA"/>
        </w:rPr>
      </w:pPr>
      <w:r w:rsidRPr="00FD4A72">
        <w:rPr>
          <w:rFonts w:ascii="Times New Roman" w:hAnsi="Times New Roman"/>
          <w:b/>
          <w:bCs/>
          <w:sz w:val="28"/>
          <w:szCs w:val="28"/>
          <w:lang w:eastAsia="uk-UA"/>
        </w:rPr>
        <w:t>2021 рік</w:t>
      </w:r>
    </w:p>
    <w:p w:rsidR="00221E8A" w:rsidRPr="00FD4A72" w:rsidRDefault="00221E8A" w:rsidP="00167B59">
      <w:pPr>
        <w:spacing w:after="0" w:line="240" w:lineRule="auto"/>
        <w:jc w:val="center"/>
        <w:rPr>
          <w:rFonts w:ascii="Times New Roman" w:hAnsi="Times New Roman"/>
          <w:b/>
          <w:sz w:val="28"/>
          <w:szCs w:val="28"/>
          <w:lang w:eastAsia="ru-RU"/>
        </w:rPr>
      </w:pPr>
      <w:r w:rsidRPr="00FD4A72">
        <w:rPr>
          <w:rFonts w:ascii="Times New Roman" w:hAnsi="Times New Roman"/>
          <w:b/>
          <w:sz w:val="28"/>
          <w:szCs w:val="28"/>
          <w:lang w:eastAsia="ru-RU"/>
        </w:rPr>
        <w:t>ЗМІСТ</w:t>
      </w:r>
    </w:p>
    <w:p w:rsidR="00221E8A" w:rsidRPr="00FD4A72" w:rsidRDefault="00221E8A" w:rsidP="00167B59">
      <w:pPr>
        <w:spacing w:after="0" w:line="240" w:lineRule="auto"/>
        <w:jc w:val="both"/>
        <w:rPr>
          <w:rFonts w:ascii="Times New Roman" w:hAnsi="Times New Roman"/>
          <w:sz w:val="28"/>
          <w:szCs w:val="28"/>
          <w:lang w:eastAsia="ru-RU"/>
        </w:rPr>
      </w:pPr>
    </w:p>
    <w:p w:rsidR="00221E8A" w:rsidRPr="00FD4A72" w:rsidRDefault="00221E8A" w:rsidP="00167B59">
      <w:pPr>
        <w:spacing w:after="0" w:line="240" w:lineRule="auto"/>
        <w:jc w:val="both"/>
        <w:rPr>
          <w:rFonts w:ascii="Times New Roman" w:hAnsi="Times New Roman"/>
          <w:sz w:val="28"/>
          <w:szCs w:val="28"/>
          <w:lang w:eastAsia="ru-RU"/>
        </w:rPr>
      </w:pPr>
      <w:r w:rsidRPr="00FD4A72">
        <w:rPr>
          <w:rFonts w:ascii="Times New Roman" w:hAnsi="Times New Roman"/>
          <w:sz w:val="28"/>
          <w:szCs w:val="28"/>
          <w:lang w:eastAsia="ru-RU"/>
        </w:rPr>
        <w:tab/>
        <w:t>І.</w:t>
      </w:r>
      <w:r w:rsidRPr="00FD4A72">
        <w:rPr>
          <w:rFonts w:ascii="Times New Roman" w:hAnsi="Times New Roman"/>
          <w:sz w:val="28"/>
          <w:szCs w:val="28"/>
          <w:lang w:eastAsia="ru-RU"/>
        </w:rPr>
        <w:tab/>
        <w:t>Паспорт районної Програми утримання комунальної установи «Районний методичний кабінет» Пологівської районної ради Запорізької області на 2021 рік.</w:t>
      </w:r>
    </w:p>
    <w:p w:rsidR="00221E8A" w:rsidRPr="00FD4A72" w:rsidRDefault="00221E8A" w:rsidP="00167B59">
      <w:pPr>
        <w:spacing w:after="0" w:line="240" w:lineRule="auto"/>
        <w:jc w:val="both"/>
        <w:rPr>
          <w:rFonts w:ascii="Times New Roman" w:hAnsi="Times New Roman"/>
          <w:sz w:val="28"/>
          <w:szCs w:val="28"/>
          <w:lang w:eastAsia="ru-RU"/>
        </w:rPr>
      </w:pPr>
      <w:r w:rsidRPr="00FD4A72">
        <w:rPr>
          <w:rFonts w:ascii="Times New Roman" w:hAnsi="Times New Roman"/>
          <w:sz w:val="28"/>
          <w:szCs w:val="28"/>
          <w:lang w:eastAsia="ru-RU"/>
        </w:rPr>
        <w:tab/>
        <w:t>ІІ.</w:t>
      </w:r>
      <w:r w:rsidRPr="00FD4A72">
        <w:rPr>
          <w:rFonts w:ascii="Times New Roman" w:hAnsi="Times New Roman"/>
          <w:sz w:val="28"/>
          <w:szCs w:val="28"/>
          <w:lang w:eastAsia="ru-RU"/>
        </w:rPr>
        <w:tab/>
        <w:t>Загальна положення Програми.</w:t>
      </w:r>
    </w:p>
    <w:p w:rsidR="00221E8A" w:rsidRPr="00FD4A72" w:rsidRDefault="00221E8A" w:rsidP="00167B59">
      <w:pPr>
        <w:spacing w:after="0" w:line="240" w:lineRule="auto"/>
        <w:jc w:val="both"/>
        <w:rPr>
          <w:rFonts w:ascii="Times New Roman" w:hAnsi="Times New Roman"/>
          <w:sz w:val="28"/>
          <w:szCs w:val="28"/>
          <w:lang w:eastAsia="ru-RU"/>
        </w:rPr>
      </w:pPr>
      <w:r w:rsidRPr="00FD4A72">
        <w:rPr>
          <w:rFonts w:ascii="Times New Roman" w:hAnsi="Times New Roman"/>
          <w:sz w:val="28"/>
          <w:szCs w:val="28"/>
          <w:lang w:eastAsia="ru-RU"/>
        </w:rPr>
        <w:tab/>
        <w:t>ІІІ.</w:t>
      </w:r>
      <w:r w:rsidRPr="00FD4A72">
        <w:rPr>
          <w:rFonts w:ascii="Times New Roman" w:hAnsi="Times New Roman"/>
          <w:sz w:val="28"/>
          <w:szCs w:val="28"/>
          <w:lang w:eastAsia="ru-RU"/>
        </w:rPr>
        <w:tab/>
        <w:t>Мета Програми.</w:t>
      </w:r>
    </w:p>
    <w:p w:rsidR="00221E8A" w:rsidRPr="00FD4A72" w:rsidRDefault="00221E8A" w:rsidP="00167B59">
      <w:pPr>
        <w:spacing w:after="0" w:line="240" w:lineRule="auto"/>
        <w:jc w:val="both"/>
        <w:rPr>
          <w:rFonts w:ascii="Times New Roman" w:hAnsi="Times New Roman"/>
          <w:sz w:val="28"/>
          <w:szCs w:val="28"/>
          <w:lang w:eastAsia="ru-RU"/>
        </w:rPr>
      </w:pPr>
      <w:r w:rsidRPr="00FD4A72">
        <w:rPr>
          <w:rFonts w:ascii="Times New Roman" w:hAnsi="Times New Roman"/>
          <w:sz w:val="28"/>
          <w:szCs w:val="28"/>
          <w:lang w:eastAsia="ru-RU"/>
        </w:rPr>
        <w:tab/>
        <w:t>IV.</w:t>
      </w:r>
      <w:r w:rsidRPr="00FD4A72">
        <w:rPr>
          <w:rFonts w:ascii="Times New Roman" w:hAnsi="Times New Roman"/>
          <w:sz w:val="28"/>
          <w:szCs w:val="28"/>
          <w:lang w:eastAsia="ru-RU"/>
        </w:rPr>
        <w:tab/>
        <w:t>Основні завдання Програми.</w:t>
      </w:r>
    </w:p>
    <w:p w:rsidR="00221E8A" w:rsidRPr="00FD4A72" w:rsidRDefault="00221E8A" w:rsidP="00167B59">
      <w:pPr>
        <w:spacing w:after="0" w:line="240" w:lineRule="auto"/>
        <w:jc w:val="both"/>
        <w:rPr>
          <w:rFonts w:ascii="Times New Roman" w:hAnsi="Times New Roman"/>
          <w:sz w:val="28"/>
          <w:szCs w:val="28"/>
          <w:lang w:eastAsia="ru-RU"/>
        </w:rPr>
      </w:pPr>
      <w:r w:rsidRPr="00FD4A72">
        <w:rPr>
          <w:rFonts w:ascii="Times New Roman" w:hAnsi="Times New Roman"/>
          <w:sz w:val="28"/>
          <w:szCs w:val="28"/>
          <w:lang w:eastAsia="ru-RU"/>
        </w:rPr>
        <w:tab/>
        <w:t>V.</w:t>
      </w:r>
      <w:r w:rsidRPr="00FD4A72">
        <w:rPr>
          <w:rFonts w:ascii="Times New Roman" w:hAnsi="Times New Roman"/>
          <w:sz w:val="28"/>
          <w:szCs w:val="28"/>
          <w:lang w:eastAsia="ru-RU"/>
        </w:rPr>
        <w:tab/>
        <w:t>Обсяг та джерела фінансування Програми.</w:t>
      </w:r>
    </w:p>
    <w:p w:rsidR="00221E8A" w:rsidRPr="00FD4A72" w:rsidRDefault="00221E8A" w:rsidP="00167B59">
      <w:pPr>
        <w:spacing w:after="0" w:line="240" w:lineRule="auto"/>
        <w:jc w:val="both"/>
        <w:rPr>
          <w:rFonts w:ascii="Times New Roman" w:hAnsi="Times New Roman"/>
          <w:sz w:val="28"/>
          <w:szCs w:val="28"/>
          <w:lang w:eastAsia="ru-RU"/>
        </w:rPr>
      </w:pPr>
      <w:r w:rsidRPr="00FD4A72">
        <w:rPr>
          <w:rFonts w:ascii="Times New Roman" w:hAnsi="Times New Roman"/>
          <w:sz w:val="28"/>
          <w:szCs w:val="28"/>
          <w:lang w:eastAsia="ru-RU"/>
        </w:rPr>
        <w:tab/>
        <w:t>VI.</w:t>
      </w:r>
      <w:r w:rsidRPr="00FD4A72">
        <w:rPr>
          <w:rFonts w:ascii="Times New Roman" w:hAnsi="Times New Roman"/>
          <w:sz w:val="28"/>
          <w:szCs w:val="28"/>
          <w:lang w:eastAsia="ru-RU"/>
        </w:rPr>
        <w:tab/>
        <w:t>Очікувані результати виконання Програми.</w:t>
      </w:r>
    </w:p>
    <w:p w:rsidR="00221E8A" w:rsidRPr="00FD4A72" w:rsidRDefault="00221E8A" w:rsidP="00167B59">
      <w:pPr>
        <w:spacing w:after="0" w:line="240" w:lineRule="auto"/>
        <w:jc w:val="both"/>
        <w:rPr>
          <w:rFonts w:ascii="Times New Roman" w:hAnsi="Times New Roman"/>
          <w:sz w:val="28"/>
          <w:szCs w:val="28"/>
          <w:lang w:eastAsia="ru-RU"/>
        </w:rPr>
      </w:pPr>
      <w:r w:rsidRPr="00FD4A72">
        <w:rPr>
          <w:rFonts w:ascii="Times New Roman" w:hAnsi="Times New Roman"/>
          <w:sz w:val="28"/>
          <w:szCs w:val="28"/>
          <w:lang w:eastAsia="ru-RU"/>
        </w:rPr>
        <w:tab/>
        <w:t>VII.</w:t>
      </w:r>
      <w:r w:rsidRPr="00FD4A72">
        <w:rPr>
          <w:rFonts w:ascii="Times New Roman" w:hAnsi="Times New Roman"/>
          <w:sz w:val="28"/>
          <w:szCs w:val="28"/>
          <w:lang w:eastAsia="ru-RU"/>
        </w:rPr>
        <w:tab/>
        <w:t>Координація  та контроль за ходом виконання Програми.</w:t>
      </w:r>
    </w:p>
    <w:p w:rsidR="00221E8A" w:rsidRPr="00FD4A72" w:rsidRDefault="00221E8A" w:rsidP="00167B59">
      <w:pPr>
        <w:spacing w:after="0" w:line="240" w:lineRule="auto"/>
        <w:jc w:val="both"/>
        <w:rPr>
          <w:rFonts w:ascii="Times New Roman" w:hAnsi="Times New Roman"/>
          <w:sz w:val="28"/>
          <w:szCs w:val="28"/>
          <w:lang w:eastAsia="ru-RU"/>
        </w:rPr>
      </w:pPr>
      <w:r w:rsidRPr="00FD4A72">
        <w:rPr>
          <w:rFonts w:ascii="Times New Roman" w:hAnsi="Times New Roman"/>
          <w:sz w:val="28"/>
          <w:szCs w:val="28"/>
          <w:lang w:eastAsia="ru-RU"/>
        </w:rPr>
        <w:tab/>
        <w:t>Додаток 1. Обсяг фінансування районної Програми утримання комунальної установи «Районний методичний кабінет» Пологівської районної ради Запорізької області на 2021 рік.</w:t>
      </w:r>
    </w:p>
    <w:p w:rsidR="00221E8A" w:rsidRPr="00FD4A72" w:rsidRDefault="00221E8A" w:rsidP="00D107D5">
      <w:pPr>
        <w:spacing w:after="0" w:line="240" w:lineRule="auto"/>
        <w:jc w:val="both"/>
        <w:rPr>
          <w:rFonts w:ascii="Times New Roman" w:hAnsi="Times New Roman"/>
          <w:sz w:val="28"/>
          <w:szCs w:val="28"/>
          <w:lang w:eastAsia="ru-RU"/>
        </w:rPr>
      </w:pPr>
      <w:r w:rsidRPr="00FD4A72">
        <w:rPr>
          <w:rFonts w:ascii="Times New Roman" w:hAnsi="Times New Roman"/>
          <w:color w:val="FF0000"/>
          <w:sz w:val="28"/>
          <w:szCs w:val="28"/>
        </w:rPr>
        <w:t xml:space="preserve">         </w:t>
      </w:r>
      <w:r w:rsidRPr="00FD4A72">
        <w:rPr>
          <w:rFonts w:ascii="Times New Roman" w:hAnsi="Times New Roman"/>
          <w:sz w:val="28"/>
          <w:szCs w:val="28"/>
        </w:rPr>
        <w:t xml:space="preserve">Додаток 2. Перелік основних напрямків використання коштів районного бюджету для виконання заходів районної Програми </w:t>
      </w:r>
      <w:r w:rsidRPr="00FD4A72">
        <w:rPr>
          <w:rFonts w:ascii="Times New Roman" w:hAnsi="Times New Roman"/>
          <w:sz w:val="28"/>
          <w:szCs w:val="28"/>
          <w:lang w:eastAsia="ru-RU"/>
        </w:rPr>
        <w:t>утримання комунальної установи «Районний методичний кабінет» Пологівської районної ради Запорізької області на 2021 рік.</w:t>
      </w:r>
    </w:p>
    <w:p w:rsidR="00221E8A" w:rsidRPr="00FD4A72" w:rsidRDefault="00221E8A" w:rsidP="00D107D5">
      <w:pPr>
        <w:jc w:val="both"/>
        <w:rPr>
          <w:rFonts w:ascii="Times New Roman" w:hAnsi="Times New Roman"/>
          <w:sz w:val="28"/>
          <w:szCs w:val="28"/>
        </w:rPr>
      </w:pPr>
    </w:p>
    <w:p w:rsidR="00221E8A" w:rsidRPr="00FD4A72" w:rsidRDefault="00221E8A" w:rsidP="00167B59">
      <w:pPr>
        <w:spacing w:after="0" w:line="240" w:lineRule="auto"/>
        <w:jc w:val="both"/>
        <w:rPr>
          <w:rFonts w:ascii="Times New Roman" w:hAnsi="Times New Roman"/>
          <w:sz w:val="28"/>
          <w:szCs w:val="28"/>
          <w:lang w:eastAsia="ru-RU"/>
        </w:rPr>
      </w:pPr>
    </w:p>
    <w:p w:rsidR="00221E8A" w:rsidRPr="00FD4A72" w:rsidRDefault="00221E8A" w:rsidP="00167B59">
      <w:pPr>
        <w:spacing w:after="0" w:line="240" w:lineRule="auto"/>
        <w:jc w:val="both"/>
        <w:rPr>
          <w:rFonts w:ascii="Times New Roman" w:hAnsi="Times New Roman"/>
          <w:sz w:val="28"/>
          <w:szCs w:val="28"/>
          <w:lang w:eastAsia="ru-RU"/>
        </w:rPr>
      </w:pPr>
    </w:p>
    <w:p w:rsidR="00221E8A" w:rsidRPr="00FD4A72" w:rsidRDefault="00221E8A" w:rsidP="00167B59">
      <w:pPr>
        <w:spacing w:after="0" w:line="240" w:lineRule="auto"/>
        <w:jc w:val="both"/>
        <w:rPr>
          <w:rFonts w:ascii="Times New Roman" w:hAnsi="Times New Roman"/>
          <w:sz w:val="28"/>
          <w:szCs w:val="28"/>
          <w:lang w:eastAsia="ru-RU"/>
        </w:rPr>
      </w:pPr>
    </w:p>
    <w:p w:rsidR="00221E8A" w:rsidRPr="00FD4A72" w:rsidRDefault="00221E8A" w:rsidP="00167B59">
      <w:pPr>
        <w:spacing w:after="0" w:line="240" w:lineRule="auto"/>
        <w:jc w:val="both"/>
        <w:rPr>
          <w:rFonts w:ascii="Times New Roman" w:hAnsi="Times New Roman"/>
          <w:sz w:val="28"/>
          <w:szCs w:val="28"/>
          <w:lang w:eastAsia="ru-RU"/>
        </w:rPr>
      </w:pPr>
    </w:p>
    <w:p w:rsidR="00221E8A" w:rsidRPr="00FD4A72" w:rsidRDefault="00221E8A" w:rsidP="00167B59">
      <w:pPr>
        <w:spacing w:after="0" w:line="240" w:lineRule="auto"/>
        <w:jc w:val="both"/>
        <w:rPr>
          <w:rFonts w:ascii="Times New Roman" w:hAnsi="Times New Roman"/>
          <w:sz w:val="28"/>
          <w:szCs w:val="28"/>
          <w:lang w:eastAsia="ru-RU"/>
        </w:rPr>
      </w:pPr>
    </w:p>
    <w:p w:rsidR="00221E8A" w:rsidRPr="00FD4A72" w:rsidRDefault="00221E8A" w:rsidP="00167B59">
      <w:pPr>
        <w:spacing w:after="0" w:line="240" w:lineRule="auto"/>
        <w:jc w:val="both"/>
        <w:rPr>
          <w:rFonts w:ascii="Times New Roman" w:hAnsi="Times New Roman"/>
          <w:sz w:val="28"/>
          <w:szCs w:val="28"/>
          <w:lang w:eastAsia="ru-RU"/>
        </w:rPr>
      </w:pPr>
    </w:p>
    <w:p w:rsidR="00221E8A" w:rsidRPr="00FD4A72" w:rsidRDefault="00221E8A" w:rsidP="00167B59">
      <w:pPr>
        <w:spacing w:after="0" w:line="240" w:lineRule="auto"/>
        <w:jc w:val="both"/>
        <w:rPr>
          <w:rFonts w:ascii="Times New Roman" w:hAnsi="Times New Roman"/>
          <w:sz w:val="28"/>
          <w:szCs w:val="28"/>
          <w:lang w:eastAsia="ru-RU"/>
        </w:rPr>
      </w:pPr>
    </w:p>
    <w:p w:rsidR="00221E8A" w:rsidRPr="00FD4A72" w:rsidRDefault="00221E8A" w:rsidP="00167B59">
      <w:pPr>
        <w:spacing w:after="0" w:line="240" w:lineRule="auto"/>
        <w:jc w:val="both"/>
        <w:rPr>
          <w:rFonts w:ascii="Times New Roman" w:hAnsi="Times New Roman"/>
          <w:sz w:val="28"/>
          <w:szCs w:val="28"/>
          <w:lang w:eastAsia="ru-RU"/>
        </w:rPr>
      </w:pPr>
    </w:p>
    <w:p w:rsidR="00221E8A" w:rsidRPr="00FD4A72" w:rsidRDefault="00221E8A" w:rsidP="00167B59">
      <w:pPr>
        <w:spacing w:after="0" w:line="240" w:lineRule="auto"/>
        <w:jc w:val="both"/>
        <w:rPr>
          <w:rFonts w:ascii="Times New Roman" w:hAnsi="Times New Roman"/>
          <w:sz w:val="28"/>
          <w:szCs w:val="28"/>
          <w:lang w:eastAsia="ru-RU"/>
        </w:rPr>
      </w:pPr>
    </w:p>
    <w:p w:rsidR="00221E8A" w:rsidRPr="00FD4A72" w:rsidRDefault="00221E8A" w:rsidP="00167B59">
      <w:pPr>
        <w:spacing w:after="0" w:line="240" w:lineRule="auto"/>
        <w:jc w:val="both"/>
        <w:rPr>
          <w:rFonts w:ascii="Times New Roman" w:hAnsi="Times New Roman"/>
          <w:sz w:val="28"/>
          <w:szCs w:val="28"/>
          <w:lang w:eastAsia="ru-RU"/>
        </w:rPr>
      </w:pPr>
    </w:p>
    <w:p w:rsidR="00221E8A" w:rsidRPr="00FD4A72" w:rsidRDefault="00221E8A" w:rsidP="00167B59">
      <w:pPr>
        <w:spacing w:after="0" w:line="240" w:lineRule="auto"/>
        <w:jc w:val="both"/>
        <w:rPr>
          <w:rFonts w:ascii="Times New Roman" w:hAnsi="Times New Roman"/>
          <w:sz w:val="28"/>
          <w:szCs w:val="28"/>
          <w:lang w:eastAsia="ru-RU"/>
        </w:rPr>
      </w:pPr>
    </w:p>
    <w:p w:rsidR="00221E8A" w:rsidRPr="00FD4A72" w:rsidRDefault="00221E8A" w:rsidP="00167B59">
      <w:pPr>
        <w:spacing w:after="0" w:line="240" w:lineRule="auto"/>
        <w:jc w:val="both"/>
        <w:rPr>
          <w:rFonts w:ascii="Times New Roman" w:hAnsi="Times New Roman"/>
          <w:sz w:val="28"/>
          <w:szCs w:val="28"/>
          <w:lang w:eastAsia="ru-RU"/>
        </w:rPr>
      </w:pPr>
    </w:p>
    <w:p w:rsidR="00221E8A" w:rsidRPr="00FD4A72" w:rsidRDefault="00221E8A" w:rsidP="00167B59">
      <w:pPr>
        <w:spacing w:after="0" w:line="240" w:lineRule="auto"/>
        <w:jc w:val="both"/>
        <w:rPr>
          <w:rFonts w:ascii="Times New Roman" w:hAnsi="Times New Roman"/>
          <w:sz w:val="28"/>
          <w:szCs w:val="28"/>
          <w:lang w:eastAsia="ru-RU"/>
        </w:rPr>
      </w:pPr>
    </w:p>
    <w:p w:rsidR="00221E8A" w:rsidRPr="00FD4A72" w:rsidRDefault="00221E8A" w:rsidP="00167B59">
      <w:pPr>
        <w:spacing w:after="0" w:line="240" w:lineRule="auto"/>
        <w:jc w:val="both"/>
        <w:rPr>
          <w:rFonts w:ascii="Times New Roman" w:hAnsi="Times New Roman"/>
          <w:sz w:val="28"/>
          <w:szCs w:val="28"/>
          <w:lang w:eastAsia="ru-RU"/>
        </w:rPr>
      </w:pPr>
    </w:p>
    <w:p w:rsidR="00221E8A" w:rsidRPr="00FD4A72" w:rsidRDefault="00221E8A" w:rsidP="00167B59">
      <w:pPr>
        <w:spacing w:after="0" w:line="240" w:lineRule="auto"/>
        <w:jc w:val="both"/>
        <w:rPr>
          <w:rFonts w:ascii="Times New Roman" w:hAnsi="Times New Roman"/>
          <w:sz w:val="28"/>
          <w:szCs w:val="28"/>
          <w:lang w:eastAsia="ru-RU"/>
        </w:rPr>
      </w:pPr>
    </w:p>
    <w:p w:rsidR="00221E8A" w:rsidRPr="00FD4A72" w:rsidRDefault="00221E8A" w:rsidP="00167B59">
      <w:pPr>
        <w:spacing w:after="0" w:line="240" w:lineRule="auto"/>
        <w:jc w:val="both"/>
        <w:rPr>
          <w:rFonts w:ascii="Times New Roman" w:hAnsi="Times New Roman"/>
          <w:sz w:val="28"/>
          <w:szCs w:val="28"/>
          <w:lang w:eastAsia="ru-RU"/>
        </w:rPr>
      </w:pPr>
    </w:p>
    <w:p w:rsidR="00221E8A" w:rsidRPr="00FD4A72" w:rsidRDefault="00221E8A" w:rsidP="00167B59">
      <w:pPr>
        <w:spacing w:after="0" w:line="240" w:lineRule="auto"/>
        <w:jc w:val="both"/>
        <w:rPr>
          <w:rFonts w:ascii="Times New Roman" w:hAnsi="Times New Roman"/>
          <w:sz w:val="28"/>
          <w:szCs w:val="28"/>
          <w:lang w:eastAsia="ru-RU"/>
        </w:rPr>
      </w:pPr>
    </w:p>
    <w:p w:rsidR="00221E8A" w:rsidRPr="00FD4A72" w:rsidRDefault="00221E8A" w:rsidP="00167B59">
      <w:pPr>
        <w:spacing w:after="0" w:line="240" w:lineRule="auto"/>
        <w:jc w:val="both"/>
        <w:rPr>
          <w:rFonts w:ascii="Times New Roman" w:hAnsi="Times New Roman"/>
          <w:sz w:val="28"/>
          <w:szCs w:val="28"/>
          <w:lang w:eastAsia="ru-RU"/>
        </w:rPr>
      </w:pPr>
    </w:p>
    <w:p w:rsidR="00221E8A" w:rsidRPr="00FD4A72" w:rsidRDefault="00221E8A" w:rsidP="00167B59">
      <w:pPr>
        <w:spacing w:after="0" w:line="240" w:lineRule="auto"/>
        <w:jc w:val="both"/>
        <w:rPr>
          <w:rFonts w:ascii="Times New Roman" w:hAnsi="Times New Roman"/>
          <w:sz w:val="28"/>
          <w:szCs w:val="28"/>
          <w:lang w:eastAsia="ru-RU"/>
        </w:rPr>
      </w:pPr>
    </w:p>
    <w:p w:rsidR="00221E8A" w:rsidRPr="00FD4A72" w:rsidRDefault="00221E8A" w:rsidP="00167B59">
      <w:pPr>
        <w:spacing w:after="0" w:line="240" w:lineRule="auto"/>
        <w:jc w:val="both"/>
        <w:rPr>
          <w:rFonts w:ascii="Times New Roman" w:hAnsi="Times New Roman"/>
          <w:sz w:val="28"/>
          <w:szCs w:val="28"/>
          <w:lang w:eastAsia="ru-RU"/>
        </w:rPr>
      </w:pPr>
    </w:p>
    <w:p w:rsidR="00221E8A" w:rsidRPr="00FD4A72" w:rsidRDefault="00221E8A" w:rsidP="00167B59">
      <w:pPr>
        <w:spacing w:after="0" w:line="240" w:lineRule="auto"/>
        <w:jc w:val="both"/>
        <w:rPr>
          <w:rFonts w:ascii="Times New Roman" w:hAnsi="Times New Roman"/>
          <w:sz w:val="28"/>
          <w:szCs w:val="28"/>
          <w:lang w:eastAsia="ru-RU"/>
        </w:rPr>
      </w:pPr>
    </w:p>
    <w:p w:rsidR="00221E8A" w:rsidRPr="00FD4A72" w:rsidRDefault="00221E8A" w:rsidP="00167B59">
      <w:pPr>
        <w:spacing w:after="0" w:line="240" w:lineRule="auto"/>
        <w:jc w:val="both"/>
        <w:rPr>
          <w:rFonts w:ascii="Times New Roman" w:hAnsi="Times New Roman"/>
          <w:sz w:val="28"/>
          <w:szCs w:val="28"/>
          <w:lang w:eastAsia="ru-RU"/>
        </w:rPr>
      </w:pPr>
    </w:p>
    <w:p w:rsidR="00221E8A" w:rsidRPr="00FD4A72" w:rsidRDefault="00221E8A" w:rsidP="00167B59">
      <w:pPr>
        <w:spacing w:after="0" w:line="240" w:lineRule="auto"/>
        <w:jc w:val="both"/>
        <w:rPr>
          <w:rFonts w:ascii="Times New Roman" w:hAnsi="Times New Roman"/>
          <w:sz w:val="28"/>
          <w:szCs w:val="28"/>
          <w:lang w:eastAsia="ru-RU"/>
        </w:rPr>
      </w:pPr>
    </w:p>
    <w:p w:rsidR="00221E8A" w:rsidRPr="00FD4A72" w:rsidRDefault="00221E8A" w:rsidP="00167B59">
      <w:pPr>
        <w:spacing w:after="0" w:line="240" w:lineRule="auto"/>
        <w:jc w:val="both"/>
        <w:rPr>
          <w:rFonts w:ascii="Times New Roman" w:hAnsi="Times New Roman"/>
          <w:sz w:val="28"/>
          <w:szCs w:val="28"/>
          <w:lang w:eastAsia="ru-RU"/>
        </w:rPr>
      </w:pPr>
    </w:p>
    <w:p w:rsidR="00221E8A" w:rsidRDefault="00221E8A" w:rsidP="00167B59">
      <w:pPr>
        <w:spacing w:after="0" w:line="240" w:lineRule="auto"/>
        <w:jc w:val="both"/>
        <w:rPr>
          <w:rFonts w:ascii="Times New Roman" w:hAnsi="Times New Roman"/>
          <w:sz w:val="28"/>
          <w:szCs w:val="28"/>
          <w:lang w:eastAsia="ru-RU"/>
        </w:rPr>
      </w:pPr>
    </w:p>
    <w:p w:rsidR="00221E8A" w:rsidRPr="00FD4A72" w:rsidRDefault="00221E8A" w:rsidP="00167B59">
      <w:pPr>
        <w:spacing w:after="0" w:line="240" w:lineRule="auto"/>
        <w:jc w:val="both"/>
        <w:rPr>
          <w:rFonts w:ascii="Times New Roman" w:hAnsi="Times New Roman"/>
          <w:sz w:val="28"/>
          <w:szCs w:val="28"/>
          <w:lang w:eastAsia="ru-RU"/>
        </w:rPr>
      </w:pPr>
    </w:p>
    <w:p w:rsidR="00221E8A" w:rsidRPr="00FD4A72" w:rsidRDefault="00221E8A" w:rsidP="00167B59">
      <w:pPr>
        <w:spacing w:after="0" w:line="240" w:lineRule="auto"/>
        <w:jc w:val="both"/>
        <w:rPr>
          <w:rFonts w:ascii="Times New Roman" w:hAnsi="Times New Roman"/>
          <w:sz w:val="28"/>
          <w:szCs w:val="28"/>
          <w:lang w:eastAsia="ru-RU"/>
        </w:rPr>
      </w:pPr>
    </w:p>
    <w:p w:rsidR="00221E8A" w:rsidRPr="00FD4A72" w:rsidRDefault="00221E8A" w:rsidP="00FB53ED">
      <w:pPr>
        <w:spacing w:after="0" w:line="240" w:lineRule="auto"/>
        <w:jc w:val="center"/>
        <w:rPr>
          <w:rFonts w:ascii="Times New Roman" w:hAnsi="Times New Roman"/>
          <w:b/>
          <w:color w:val="000000"/>
          <w:sz w:val="28"/>
          <w:szCs w:val="28"/>
        </w:rPr>
      </w:pPr>
      <w:r w:rsidRPr="00FD4A72">
        <w:rPr>
          <w:rFonts w:ascii="Times New Roman" w:hAnsi="Times New Roman"/>
          <w:b/>
          <w:sz w:val="28"/>
          <w:szCs w:val="28"/>
          <w:lang w:eastAsia="ru-RU"/>
        </w:rPr>
        <w:t xml:space="preserve">І. Паспорт районної Програми утримання </w:t>
      </w:r>
      <w:r w:rsidRPr="00FD4A72">
        <w:rPr>
          <w:rFonts w:ascii="Times New Roman" w:hAnsi="Times New Roman"/>
          <w:b/>
          <w:color w:val="000000"/>
          <w:sz w:val="28"/>
          <w:szCs w:val="28"/>
        </w:rPr>
        <w:t>комунальної установи «Районний методичний кабінет» Пологівської районної ради Запорізької області на 2021 рік</w:t>
      </w:r>
    </w:p>
    <w:p w:rsidR="00221E8A" w:rsidRPr="00FD4A72" w:rsidRDefault="00221E8A" w:rsidP="00FB53ED">
      <w:pPr>
        <w:spacing w:after="0" w:line="240" w:lineRule="auto"/>
        <w:jc w:val="center"/>
        <w:rPr>
          <w:rFonts w:ascii="Times New Roman" w:hAnsi="Times New Roman"/>
          <w:b/>
          <w:sz w:val="28"/>
          <w:szCs w:val="28"/>
          <w:lang w:eastAsia="ru-RU"/>
        </w:rPr>
      </w:pP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5"/>
        <w:gridCol w:w="3826"/>
        <w:gridCol w:w="5144"/>
      </w:tblGrid>
      <w:tr w:rsidR="00221E8A" w:rsidRPr="00FD4A72" w:rsidTr="00FB53ED">
        <w:tc>
          <w:tcPr>
            <w:tcW w:w="675" w:type="dxa"/>
          </w:tcPr>
          <w:p w:rsidR="00221E8A" w:rsidRPr="00FD4A72" w:rsidRDefault="00221E8A" w:rsidP="00FB53ED">
            <w:pPr>
              <w:widowControl w:val="0"/>
              <w:tabs>
                <w:tab w:val="left" w:pos="2663"/>
              </w:tabs>
              <w:spacing w:after="0" w:line="240" w:lineRule="auto"/>
              <w:jc w:val="center"/>
              <w:rPr>
                <w:rFonts w:ascii="Times New Roman" w:hAnsi="Times New Roman"/>
                <w:color w:val="000000"/>
                <w:sz w:val="28"/>
                <w:szCs w:val="28"/>
                <w:lang w:eastAsia="uk-UA"/>
              </w:rPr>
            </w:pPr>
            <w:r w:rsidRPr="00FD4A72">
              <w:rPr>
                <w:rFonts w:ascii="Times New Roman" w:hAnsi="Times New Roman"/>
                <w:sz w:val="28"/>
                <w:szCs w:val="28"/>
              </w:rPr>
              <w:t>1.</w:t>
            </w:r>
            <w:r w:rsidRPr="00FD4A72">
              <w:rPr>
                <w:rFonts w:ascii="Times New Roman" w:hAnsi="Times New Roman"/>
                <w:sz w:val="28"/>
                <w:szCs w:val="28"/>
              </w:rPr>
              <w:tab/>
            </w:r>
            <w:r w:rsidRPr="00FD4A72">
              <w:rPr>
                <w:rFonts w:ascii="Times New Roman" w:hAnsi="Times New Roman"/>
                <w:sz w:val="28"/>
                <w:szCs w:val="28"/>
              </w:rPr>
              <w:tab/>
            </w:r>
            <w:r w:rsidRPr="00FD4A72">
              <w:rPr>
                <w:rFonts w:ascii="Times New Roman" w:hAnsi="Times New Roman"/>
                <w:sz w:val="28"/>
                <w:szCs w:val="28"/>
              </w:rPr>
              <w:tab/>
              <w:t>1</w:t>
            </w:r>
          </w:p>
        </w:tc>
        <w:tc>
          <w:tcPr>
            <w:tcW w:w="3826" w:type="dxa"/>
          </w:tcPr>
          <w:p w:rsidR="00221E8A" w:rsidRPr="00FD4A72" w:rsidRDefault="00221E8A" w:rsidP="00FB53ED">
            <w:pPr>
              <w:widowControl w:val="0"/>
              <w:tabs>
                <w:tab w:val="left" w:pos="2663"/>
              </w:tabs>
              <w:spacing w:after="0" w:line="240" w:lineRule="auto"/>
              <w:jc w:val="center"/>
              <w:rPr>
                <w:rFonts w:ascii="Times New Roman" w:hAnsi="Times New Roman"/>
                <w:color w:val="000000"/>
                <w:sz w:val="28"/>
                <w:szCs w:val="28"/>
                <w:lang w:eastAsia="uk-UA"/>
              </w:rPr>
            </w:pPr>
            <w:r w:rsidRPr="00FD4A72">
              <w:rPr>
                <w:rFonts w:ascii="Times New Roman" w:hAnsi="Times New Roman"/>
                <w:color w:val="000000"/>
                <w:sz w:val="28"/>
                <w:szCs w:val="28"/>
                <w:lang w:eastAsia="uk-UA"/>
              </w:rPr>
              <w:t>Назва Програми</w:t>
            </w:r>
          </w:p>
        </w:tc>
        <w:tc>
          <w:tcPr>
            <w:tcW w:w="5144" w:type="dxa"/>
          </w:tcPr>
          <w:p w:rsidR="00221E8A" w:rsidRPr="00FD4A72" w:rsidRDefault="00221E8A" w:rsidP="00FB53ED">
            <w:pPr>
              <w:widowControl w:val="0"/>
              <w:tabs>
                <w:tab w:val="left" w:pos="2663"/>
              </w:tabs>
              <w:spacing w:after="0" w:line="240" w:lineRule="auto"/>
              <w:jc w:val="center"/>
              <w:rPr>
                <w:rFonts w:ascii="Times New Roman" w:hAnsi="Times New Roman"/>
                <w:color w:val="000000"/>
                <w:sz w:val="28"/>
                <w:szCs w:val="28"/>
                <w:lang w:eastAsia="uk-UA"/>
              </w:rPr>
            </w:pPr>
            <w:r w:rsidRPr="00FD4A72">
              <w:rPr>
                <w:rFonts w:ascii="Times New Roman" w:hAnsi="Times New Roman"/>
                <w:color w:val="000000"/>
                <w:sz w:val="28"/>
                <w:szCs w:val="28"/>
                <w:lang w:eastAsia="uk-UA"/>
              </w:rPr>
              <w:t>Районна Програма утримання</w:t>
            </w:r>
          </w:p>
          <w:p w:rsidR="00221E8A" w:rsidRPr="00FD4A72" w:rsidRDefault="00221E8A" w:rsidP="00FB53ED">
            <w:pPr>
              <w:widowControl w:val="0"/>
              <w:tabs>
                <w:tab w:val="left" w:pos="2663"/>
              </w:tabs>
              <w:spacing w:after="0" w:line="240" w:lineRule="auto"/>
              <w:jc w:val="center"/>
              <w:rPr>
                <w:rFonts w:ascii="Times New Roman" w:hAnsi="Times New Roman"/>
                <w:color w:val="000000"/>
                <w:sz w:val="28"/>
                <w:szCs w:val="28"/>
                <w:lang w:eastAsia="uk-UA"/>
              </w:rPr>
            </w:pPr>
            <w:r w:rsidRPr="00FD4A72">
              <w:rPr>
                <w:rFonts w:ascii="Times New Roman" w:hAnsi="Times New Roman"/>
                <w:color w:val="000000"/>
                <w:sz w:val="28"/>
                <w:szCs w:val="28"/>
                <w:lang w:eastAsia="uk-UA"/>
              </w:rPr>
              <w:t>комунальної установи «Районний методичний кабінет» Пологівської районної ради Запорізької області на 2021 рік</w:t>
            </w:r>
          </w:p>
        </w:tc>
      </w:tr>
      <w:tr w:rsidR="00221E8A" w:rsidRPr="00FD4A72" w:rsidTr="00FB53ED">
        <w:tc>
          <w:tcPr>
            <w:tcW w:w="675" w:type="dxa"/>
          </w:tcPr>
          <w:p w:rsidR="00221E8A" w:rsidRPr="00FD4A72" w:rsidRDefault="00221E8A" w:rsidP="00FB53ED">
            <w:pPr>
              <w:widowControl w:val="0"/>
              <w:tabs>
                <w:tab w:val="left" w:pos="2663"/>
              </w:tabs>
              <w:spacing w:after="0" w:line="240" w:lineRule="auto"/>
              <w:jc w:val="center"/>
              <w:rPr>
                <w:rFonts w:ascii="Times New Roman" w:hAnsi="Times New Roman"/>
                <w:sz w:val="28"/>
                <w:szCs w:val="28"/>
              </w:rPr>
            </w:pPr>
            <w:r w:rsidRPr="00FD4A72">
              <w:rPr>
                <w:rFonts w:ascii="Times New Roman" w:hAnsi="Times New Roman"/>
                <w:sz w:val="28"/>
                <w:szCs w:val="28"/>
              </w:rPr>
              <w:t>2.</w:t>
            </w:r>
          </w:p>
        </w:tc>
        <w:tc>
          <w:tcPr>
            <w:tcW w:w="3826" w:type="dxa"/>
          </w:tcPr>
          <w:p w:rsidR="00221E8A" w:rsidRPr="00FD4A72" w:rsidRDefault="00221E8A" w:rsidP="00FB53ED">
            <w:pPr>
              <w:widowControl w:val="0"/>
              <w:tabs>
                <w:tab w:val="left" w:pos="2663"/>
              </w:tabs>
              <w:spacing w:after="0" w:line="240" w:lineRule="auto"/>
              <w:jc w:val="center"/>
              <w:rPr>
                <w:rFonts w:ascii="Times New Roman" w:hAnsi="Times New Roman"/>
                <w:color w:val="000000"/>
                <w:sz w:val="28"/>
                <w:szCs w:val="28"/>
                <w:lang w:eastAsia="uk-UA"/>
              </w:rPr>
            </w:pPr>
            <w:r w:rsidRPr="00FD4A72">
              <w:rPr>
                <w:rFonts w:ascii="Times New Roman" w:hAnsi="Times New Roman"/>
                <w:sz w:val="28"/>
                <w:szCs w:val="28"/>
              </w:rPr>
              <w:t>Ініціатор розроблення Програми:</w:t>
            </w:r>
          </w:p>
        </w:tc>
        <w:tc>
          <w:tcPr>
            <w:tcW w:w="5144" w:type="dxa"/>
          </w:tcPr>
          <w:p w:rsidR="00221E8A" w:rsidRPr="00FD4A72" w:rsidRDefault="00221E8A" w:rsidP="00FB53ED">
            <w:pPr>
              <w:widowControl w:val="0"/>
              <w:tabs>
                <w:tab w:val="left" w:pos="2663"/>
              </w:tabs>
              <w:spacing w:after="0" w:line="240" w:lineRule="auto"/>
              <w:jc w:val="center"/>
              <w:rPr>
                <w:rFonts w:ascii="Times New Roman" w:hAnsi="Times New Roman"/>
                <w:color w:val="000000"/>
                <w:sz w:val="28"/>
                <w:szCs w:val="28"/>
                <w:lang w:eastAsia="uk-UA"/>
              </w:rPr>
            </w:pPr>
            <w:r w:rsidRPr="00FD4A72">
              <w:rPr>
                <w:rFonts w:ascii="Times New Roman" w:hAnsi="Times New Roman"/>
                <w:sz w:val="28"/>
                <w:szCs w:val="28"/>
              </w:rPr>
              <w:t>Пологівська районна рада Запорізької області</w:t>
            </w:r>
          </w:p>
        </w:tc>
      </w:tr>
      <w:tr w:rsidR="00221E8A" w:rsidRPr="00FD4A72" w:rsidTr="00FB53ED">
        <w:tc>
          <w:tcPr>
            <w:tcW w:w="675" w:type="dxa"/>
          </w:tcPr>
          <w:p w:rsidR="00221E8A" w:rsidRPr="00FD4A72" w:rsidRDefault="00221E8A" w:rsidP="00FB53ED">
            <w:pPr>
              <w:widowControl w:val="0"/>
              <w:tabs>
                <w:tab w:val="left" w:pos="2663"/>
              </w:tabs>
              <w:spacing w:after="0" w:line="240" w:lineRule="auto"/>
              <w:jc w:val="center"/>
              <w:rPr>
                <w:rFonts w:ascii="Times New Roman" w:hAnsi="Times New Roman"/>
                <w:color w:val="000000"/>
                <w:sz w:val="28"/>
                <w:szCs w:val="28"/>
                <w:lang w:eastAsia="uk-UA"/>
              </w:rPr>
            </w:pPr>
            <w:r w:rsidRPr="00FD4A72">
              <w:rPr>
                <w:rFonts w:ascii="Times New Roman" w:hAnsi="Times New Roman"/>
                <w:sz w:val="28"/>
                <w:szCs w:val="28"/>
              </w:rPr>
              <w:t>3.</w:t>
            </w:r>
          </w:p>
        </w:tc>
        <w:tc>
          <w:tcPr>
            <w:tcW w:w="3826" w:type="dxa"/>
          </w:tcPr>
          <w:p w:rsidR="00221E8A" w:rsidRPr="00FD4A72" w:rsidRDefault="00221E8A" w:rsidP="00FB53ED">
            <w:pPr>
              <w:widowControl w:val="0"/>
              <w:tabs>
                <w:tab w:val="left" w:pos="2663"/>
              </w:tabs>
              <w:spacing w:after="0" w:line="240" w:lineRule="auto"/>
              <w:jc w:val="center"/>
              <w:rPr>
                <w:rFonts w:ascii="Times New Roman" w:hAnsi="Times New Roman"/>
                <w:color w:val="000000"/>
                <w:sz w:val="28"/>
                <w:szCs w:val="28"/>
                <w:lang w:eastAsia="uk-UA"/>
              </w:rPr>
            </w:pPr>
            <w:r w:rsidRPr="00FD4A72">
              <w:rPr>
                <w:rFonts w:ascii="Times New Roman" w:hAnsi="Times New Roman"/>
                <w:sz w:val="28"/>
                <w:szCs w:val="28"/>
              </w:rPr>
              <w:t>Розробник Програми</w:t>
            </w:r>
          </w:p>
        </w:tc>
        <w:tc>
          <w:tcPr>
            <w:tcW w:w="5144" w:type="dxa"/>
          </w:tcPr>
          <w:p w:rsidR="00221E8A" w:rsidRPr="00FD4A72" w:rsidRDefault="00221E8A" w:rsidP="00FB53ED">
            <w:pPr>
              <w:widowControl w:val="0"/>
              <w:tabs>
                <w:tab w:val="left" w:pos="2663"/>
              </w:tabs>
              <w:spacing w:after="0" w:line="240" w:lineRule="auto"/>
              <w:jc w:val="center"/>
              <w:rPr>
                <w:rFonts w:ascii="Times New Roman" w:hAnsi="Times New Roman"/>
                <w:color w:val="000000"/>
                <w:sz w:val="28"/>
                <w:szCs w:val="28"/>
                <w:lang w:eastAsia="uk-UA"/>
              </w:rPr>
            </w:pPr>
            <w:r w:rsidRPr="00FD4A72">
              <w:rPr>
                <w:rFonts w:ascii="Times New Roman" w:hAnsi="Times New Roman"/>
                <w:sz w:val="28"/>
                <w:szCs w:val="28"/>
              </w:rPr>
              <w:t>Пологівська районна рада Запорізької області</w:t>
            </w:r>
          </w:p>
        </w:tc>
      </w:tr>
      <w:tr w:rsidR="00221E8A" w:rsidRPr="00FD4A72" w:rsidTr="00FB53ED">
        <w:tc>
          <w:tcPr>
            <w:tcW w:w="675" w:type="dxa"/>
          </w:tcPr>
          <w:p w:rsidR="00221E8A" w:rsidRPr="00FD4A72" w:rsidRDefault="00221E8A" w:rsidP="00FB53ED">
            <w:pPr>
              <w:widowControl w:val="0"/>
              <w:tabs>
                <w:tab w:val="left" w:pos="2663"/>
              </w:tabs>
              <w:spacing w:after="0" w:line="240" w:lineRule="auto"/>
              <w:jc w:val="center"/>
              <w:rPr>
                <w:rFonts w:ascii="Times New Roman" w:hAnsi="Times New Roman"/>
                <w:color w:val="000000"/>
                <w:sz w:val="28"/>
                <w:szCs w:val="28"/>
                <w:lang w:eastAsia="uk-UA"/>
              </w:rPr>
            </w:pPr>
            <w:r w:rsidRPr="00FD4A72">
              <w:rPr>
                <w:rFonts w:ascii="Times New Roman" w:hAnsi="Times New Roman"/>
                <w:sz w:val="28"/>
                <w:szCs w:val="28"/>
              </w:rPr>
              <w:t>4.</w:t>
            </w:r>
          </w:p>
        </w:tc>
        <w:tc>
          <w:tcPr>
            <w:tcW w:w="3826" w:type="dxa"/>
          </w:tcPr>
          <w:p w:rsidR="00221E8A" w:rsidRPr="00FD4A72" w:rsidRDefault="00221E8A" w:rsidP="00FB53ED">
            <w:pPr>
              <w:widowControl w:val="0"/>
              <w:tabs>
                <w:tab w:val="left" w:pos="2663"/>
              </w:tabs>
              <w:spacing w:after="0" w:line="240" w:lineRule="auto"/>
              <w:jc w:val="center"/>
              <w:rPr>
                <w:rFonts w:ascii="Times New Roman" w:hAnsi="Times New Roman"/>
                <w:color w:val="000000"/>
                <w:sz w:val="28"/>
                <w:szCs w:val="28"/>
                <w:lang w:eastAsia="uk-UA"/>
              </w:rPr>
            </w:pPr>
            <w:r w:rsidRPr="00FD4A72">
              <w:rPr>
                <w:rFonts w:ascii="Times New Roman" w:hAnsi="Times New Roman"/>
                <w:sz w:val="28"/>
                <w:szCs w:val="28"/>
              </w:rPr>
              <w:t>Відповідальний виконавець Програми</w:t>
            </w:r>
          </w:p>
        </w:tc>
        <w:tc>
          <w:tcPr>
            <w:tcW w:w="5144" w:type="dxa"/>
          </w:tcPr>
          <w:p w:rsidR="00221E8A" w:rsidRPr="00FD4A72" w:rsidRDefault="00221E8A" w:rsidP="00FB53ED">
            <w:pPr>
              <w:widowControl w:val="0"/>
              <w:tabs>
                <w:tab w:val="left" w:pos="2663"/>
              </w:tabs>
              <w:spacing w:after="0" w:line="240" w:lineRule="auto"/>
              <w:jc w:val="center"/>
              <w:rPr>
                <w:rFonts w:ascii="Times New Roman" w:hAnsi="Times New Roman"/>
                <w:color w:val="000000"/>
                <w:sz w:val="28"/>
                <w:szCs w:val="28"/>
                <w:lang w:eastAsia="uk-UA"/>
              </w:rPr>
            </w:pPr>
            <w:r w:rsidRPr="00FD4A72">
              <w:rPr>
                <w:rFonts w:ascii="Times New Roman" w:hAnsi="Times New Roman"/>
                <w:sz w:val="28"/>
                <w:szCs w:val="28"/>
              </w:rPr>
              <w:t>Пологівська районна рада Запорізької області, комунальна установа «Районний методичний кабінет» Пологівської районної ради Запорізької області</w:t>
            </w:r>
          </w:p>
        </w:tc>
      </w:tr>
      <w:tr w:rsidR="00221E8A" w:rsidRPr="00FD4A72" w:rsidTr="00FB53ED">
        <w:tc>
          <w:tcPr>
            <w:tcW w:w="675" w:type="dxa"/>
          </w:tcPr>
          <w:p w:rsidR="00221E8A" w:rsidRPr="00FD4A72" w:rsidRDefault="00221E8A" w:rsidP="00FB53ED">
            <w:pPr>
              <w:widowControl w:val="0"/>
              <w:tabs>
                <w:tab w:val="left" w:pos="2663"/>
              </w:tabs>
              <w:spacing w:after="0" w:line="240" w:lineRule="auto"/>
              <w:jc w:val="center"/>
              <w:rPr>
                <w:rFonts w:ascii="Times New Roman" w:hAnsi="Times New Roman"/>
                <w:color w:val="000000"/>
                <w:sz w:val="28"/>
                <w:szCs w:val="28"/>
                <w:lang w:eastAsia="uk-UA"/>
              </w:rPr>
            </w:pPr>
            <w:r w:rsidRPr="00FD4A72">
              <w:rPr>
                <w:rFonts w:ascii="Times New Roman" w:hAnsi="Times New Roman"/>
                <w:sz w:val="28"/>
                <w:szCs w:val="28"/>
              </w:rPr>
              <w:t>5.</w:t>
            </w:r>
          </w:p>
        </w:tc>
        <w:tc>
          <w:tcPr>
            <w:tcW w:w="3826" w:type="dxa"/>
          </w:tcPr>
          <w:p w:rsidR="00221E8A" w:rsidRPr="00FD4A72" w:rsidRDefault="00221E8A" w:rsidP="00FB53ED">
            <w:pPr>
              <w:widowControl w:val="0"/>
              <w:tabs>
                <w:tab w:val="left" w:pos="2663"/>
              </w:tabs>
              <w:spacing w:after="0" w:line="240" w:lineRule="auto"/>
              <w:jc w:val="center"/>
              <w:rPr>
                <w:rFonts w:ascii="Times New Roman" w:hAnsi="Times New Roman"/>
                <w:color w:val="000000"/>
                <w:sz w:val="28"/>
                <w:szCs w:val="28"/>
                <w:lang w:eastAsia="uk-UA"/>
              </w:rPr>
            </w:pPr>
            <w:r w:rsidRPr="00FD4A72">
              <w:rPr>
                <w:rFonts w:ascii="Times New Roman" w:hAnsi="Times New Roman"/>
                <w:sz w:val="28"/>
                <w:szCs w:val="28"/>
              </w:rPr>
              <w:t>Учасники Програми</w:t>
            </w:r>
          </w:p>
        </w:tc>
        <w:tc>
          <w:tcPr>
            <w:tcW w:w="5144" w:type="dxa"/>
          </w:tcPr>
          <w:p w:rsidR="00221E8A" w:rsidRPr="00FD4A72" w:rsidRDefault="00221E8A" w:rsidP="00FB53ED">
            <w:pPr>
              <w:widowControl w:val="0"/>
              <w:spacing w:after="0" w:line="240" w:lineRule="auto"/>
              <w:jc w:val="center"/>
              <w:rPr>
                <w:rFonts w:ascii="Times New Roman" w:hAnsi="Times New Roman"/>
                <w:color w:val="000000"/>
                <w:sz w:val="28"/>
                <w:szCs w:val="28"/>
                <w:lang w:eastAsia="uk-UA"/>
              </w:rPr>
            </w:pPr>
            <w:r w:rsidRPr="00FD4A72">
              <w:rPr>
                <w:rFonts w:ascii="Times New Roman" w:hAnsi="Times New Roman"/>
                <w:sz w:val="28"/>
                <w:szCs w:val="28"/>
              </w:rPr>
              <w:t>Пологівська районна рада Запорізької області, комунальна установа «Районний методичний кабінет» Пологівської районної ради Запорізької області</w:t>
            </w:r>
          </w:p>
        </w:tc>
      </w:tr>
      <w:tr w:rsidR="00221E8A" w:rsidRPr="00FD4A72" w:rsidTr="00FB53ED">
        <w:tc>
          <w:tcPr>
            <w:tcW w:w="675" w:type="dxa"/>
          </w:tcPr>
          <w:p w:rsidR="00221E8A" w:rsidRPr="00FD4A72" w:rsidRDefault="00221E8A" w:rsidP="00FB53ED">
            <w:pPr>
              <w:widowControl w:val="0"/>
              <w:tabs>
                <w:tab w:val="left" w:pos="2663"/>
              </w:tabs>
              <w:spacing w:after="0" w:line="240" w:lineRule="auto"/>
              <w:jc w:val="center"/>
              <w:rPr>
                <w:rFonts w:ascii="Times New Roman" w:hAnsi="Times New Roman"/>
                <w:color w:val="000000"/>
                <w:sz w:val="28"/>
                <w:szCs w:val="28"/>
                <w:lang w:eastAsia="uk-UA"/>
              </w:rPr>
            </w:pPr>
            <w:r w:rsidRPr="00FD4A72">
              <w:rPr>
                <w:rFonts w:ascii="Times New Roman" w:hAnsi="Times New Roman"/>
                <w:sz w:val="28"/>
                <w:szCs w:val="28"/>
              </w:rPr>
              <w:t>6.</w:t>
            </w:r>
          </w:p>
        </w:tc>
        <w:tc>
          <w:tcPr>
            <w:tcW w:w="3826" w:type="dxa"/>
          </w:tcPr>
          <w:p w:rsidR="00221E8A" w:rsidRPr="00FD4A72" w:rsidRDefault="00221E8A" w:rsidP="00FB53ED">
            <w:pPr>
              <w:widowControl w:val="0"/>
              <w:tabs>
                <w:tab w:val="left" w:pos="2663"/>
              </w:tabs>
              <w:spacing w:after="0" w:line="240" w:lineRule="auto"/>
              <w:jc w:val="center"/>
              <w:rPr>
                <w:rFonts w:ascii="Times New Roman" w:hAnsi="Times New Roman"/>
                <w:color w:val="000000"/>
                <w:sz w:val="28"/>
                <w:szCs w:val="28"/>
                <w:lang w:eastAsia="uk-UA"/>
              </w:rPr>
            </w:pPr>
            <w:r w:rsidRPr="00FD4A72">
              <w:rPr>
                <w:rFonts w:ascii="Times New Roman" w:hAnsi="Times New Roman"/>
                <w:sz w:val="28"/>
                <w:szCs w:val="28"/>
              </w:rPr>
              <w:t>Терміни реалізації Програми</w:t>
            </w:r>
          </w:p>
        </w:tc>
        <w:tc>
          <w:tcPr>
            <w:tcW w:w="5144" w:type="dxa"/>
          </w:tcPr>
          <w:p w:rsidR="00221E8A" w:rsidRPr="00FD4A72" w:rsidRDefault="00221E8A" w:rsidP="00FB53ED">
            <w:pPr>
              <w:widowControl w:val="0"/>
              <w:tabs>
                <w:tab w:val="left" w:pos="2663"/>
              </w:tabs>
              <w:spacing w:after="0" w:line="240" w:lineRule="auto"/>
              <w:jc w:val="center"/>
              <w:rPr>
                <w:rFonts w:ascii="Times New Roman" w:hAnsi="Times New Roman"/>
                <w:color w:val="000000"/>
                <w:sz w:val="28"/>
                <w:szCs w:val="28"/>
                <w:lang w:eastAsia="uk-UA"/>
              </w:rPr>
            </w:pPr>
            <w:r w:rsidRPr="00FD4A72">
              <w:rPr>
                <w:rFonts w:ascii="Times New Roman" w:hAnsi="Times New Roman"/>
                <w:sz w:val="28"/>
                <w:szCs w:val="28"/>
              </w:rPr>
              <w:t>2021 рік</w:t>
            </w:r>
          </w:p>
        </w:tc>
      </w:tr>
      <w:tr w:rsidR="00221E8A" w:rsidRPr="00FD4A72" w:rsidTr="00FB53ED">
        <w:tc>
          <w:tcPr>
            <w:tcW w:w="675" w:type="dxa"/>
          </w:tcPr>
          <w:p w:rsidR="00221E8A" w:rsidRPr="00FD4A72" w:rsidRDefault="00221E8A" w:rsidP="00FB53ED">
            <w:pPr>
              <w:tabs>
                <w:tab w:val="left" w:pos="2663"/>
              </w:tabs>
              <w:spacing w:after="0" w:line="240" w:lineRule="auto"/>
              <w:jc w:val="center"/>
              <w:rPr>
                <w:rFonts w:ascii="Times New Roman" w:hAnsi="Times New Roman"/>
                <w:color w:val="000000"/>
                <w:sz w:val="28"/>
                <w:szCs w:val="28"/>
                <w:lang w:eastAsia="uk-UA"/>
              </w:rPr>
            </w:pPr>
            <w:r w:rsidRPr="00FD4A72">
              <w:rPr>
                <w:rFonts w:ascii="Times New Roman" w:hAnsi="Times New Roman"/>
                <w:sz w:val="28"/>
                <w:szCs w:val="28"/>
              </w:rPr>
              <w:t>7.</w:t>
            </w:r>
          </w:p>
        </w:tc>
        <w:tc>
          <w:tcPr>
            <w:tcW w:w="3826" w:type="dxa"/>
          </w:tcPr>
          <w:p w:rsidR="00221E8A" w:rsidRPr="00FD4A72" w:rsidRDefault="00221E8A" w:rsidP="00FB53ED">
            <w:pPr>
              <w:widowControl w:val="0"/>
              <w:tabs>
                <w:tab w:val="left" w:pos="2663"/>
              </w:tabs>
              <w:spacing w:after="0" w:line="240" w:lineRule="auto"/>
              <w:jc w:val="center"/>
              <w:rPr>
                <w:rFonts w:ascii="Times New Roman" w:hAnsi="Times New Roman"/>
                <w:color w:val="000000"/>
                <w:sz w:val="28"/>
                <w:szCs w:val="28"/>
                <w:lang w:eastAsia="uk-UA"/>
              </w:rPr>
            </w:pPr>
            <w:r w:rsidRPr="00FD4A72">
              <w:rPr>
                <w:rFonts w:ascii="Times New Roman" w:hAnsi="Times New Roman"/>
                <w:sz w:val="28"/>
                <w:szCs w:val="28"/>
              </w:rPr>
              <w:t>Перелік місцевих бюджетів, які приймають участь у виконанні Програми</w:t>
            </w:r>
          </w:p>
        </w:tc>
        <w:tc>
          <w:tcPr>
            <w:tcW w:w="5144" w:type="dxa"/>
          </w:tcPr>
          <w:p w:rsidR="00221E8A" w:rsidRPr="00FD4A72" w:rsidRDefault="00221E8A" w:rsidP="00FB53ED">
            <w:pPr>
              <w:widowControl w:val="0"/>
              <w:tabs>
                <w:tab w:val="left" w:pos="2663"/>
              </w:tabs>
              <w:spacing w:after="0" w:line="240" w:lineRule="auto"/>
              <w:jc w:val="center"/>
              <w:rPr>
                <w:rFonts w:ascii="Times New Roman" w:hAnsi="Times New Roman"/>
                <w:color w:val="000000"/>
                <w:sz w:val="28"/>
                <w:szCs w:val="28"/>
                <w:lang w:eastAsia="uk-UA"/>
              </w:rPr>
            </w:pPr>
            <w:r w:rsidRPr="00FD4A72">
              <w:rPr>
                <w:rFonts w:ascii="Times New Roman" w:hAnsi="Times New Roman"/>
                <w:sz w:val="28"/>
                <w:szCs w:val="28"/>
              </w:rPr>
              <w:t>Районний бюджет</w:t>
            </w:r>
          </w:p>
        </w:tc>
      </w:tr>
      <w:tr w:rsidR="00221E8A" w:rsidRPr="00FD4A72" w:rsidTr="00FB53ED">
        <w:tc>
          <w:tcPr>
            <w:tcW w:w="675" w:type="dxa"/>
          </w:tcPr>
          <w:p w:rsidR="00221E8A" w:rsidRPr="00FD4A72" w:rsidRDefault="00221E8A" w:rsidP="00FB53ED">
            <w:pPr>
              <w:tabs>
                <w:tab w:val="left" w:pos="2663"/>
              </w:tabs>
              <w:spacing w:after="0" w:line="240" w:lineRule="auto"/>
              <w:jc w:val="center"/>
              <w:rPr>
                <w:rFonts w:ascii="Times New Roman" w:hAnsi="Times New Roman"/>
                <w:color w:val="000000"/>
                <w:sz w:val="28"/>
                <w:szCs w:val="28"/>
                <w:lang w:eastAsia="uk-UA"/>
              </w:rPr>
            </w:pPr>
            <w:r w:rsidRPr="00FD4A72">
              <w:rPr>
                <w:rFonts w:ascii="Times New Roman" w:hAnsi="Times New Roman"/>
                <w:sz w:val="28"/>
                <w:szCs w:val="28"/>
              </w:rPr>
              <w:t>8.</w:t>
            </w:r>
          </w:p>
        </w:tc>
        <w:tc>
          <w:tcPr>
            <w:tcW w:w="3826" w:type="dxa"/>
          </w:tcPr>
          <w:p w:rsidR="00221E8A" w:rsidRPr="00FD4A72" w:rsidRDefault="00221E8A" w:rsidP="00FB53ED">
            <w:pPr>
              <w:widowControl w:val="0"/>
              <w:tabs>
                <w:tab w:val="left" w:pos="2663"/>
              </w:tabs>
              <w:spacing w:after="0" w:line="240" w:lineRule="auto"/>
              <w:jc w:val="center"/>
              <w:rPr>
                <w:rFonts w:ascii="Times New Roman" w:hAnsi="Times New Roman"/>
                <w:color w:val="000000"/>
                <w:sz w:val="28"/>
                <w:szCs w:val="28"/>
                <w:lang w:eastAsia="uk-UA"/>
              </w:rPr>
            </w:pPr>
            <w:r w:rsidRPr="00FD4A72">
              <w:rPr>
                <w:rFonts w:ascii="Times New Roman" w:hAnsi="Times New Roman"/>
                <w:sz w:val="28"/>
                <w:szCs w:val="28"/>
              </w:rPr>
              <w:t>Загальний обсяг фінансових ресурсів, необхідних для реалізації Програми, всього, грн.</w:t>
            </w:r>
          </w:p>
        </w:tc>
        <w:tc>
          <w:tcPr>
            <w:tcW w:w="5144" w:type="dxa"/>
          </w:tcPr>
          <w:p w:rsidR="00221E8A" w:rsidRPr="00FD4A72" w:rsidRDefault="00221E8A" w:rsidP="00FB53ED">
            <w:pPr>
              <w:widowControl w:val="0"/>
              <w:tabs>
                <w:tab w:val="left" w:pos="2663"/>
              </w:tabs>
              <w:spacing w:after="0" w:line="240" w:lineRule="auto"/>
              <w:jc w:val="center"/>
              <w:rPr>
                <w:rFonts w:ascii="Times New Roman" w:hAnsi="Times New Roman"/>
                <w:sz w:val="28"/>
                <w:szCs w:val="28"/>
                <w:lang w:eastAsia="uk-UA"/>
              </w:rPr>
            </w:pPr>
            <w:r w:rsidRPr="00FD4A72">
              <w:rPr>
                <w:rFonts w:ascii="Times New Roman" w:hAnsi="Times New Roman"/>
                <w:sz w:val="28"/>
                <w:szCs w:val="28"/>
                <w:lang w:eastAsia="uk-UA"/>
              </w:rPr>
              <w:t>413994</w:t>
            </w:r>
          </w:p>
        </w:tc>
      </w:tr>
      <w:tr w:rsidR="00221E8A" w:rsidRPr="00FD4A72" w:rsidTr="00FB53ED">
        <w:tc>
          <w:tcPr>
            <w:tcW w:w="675" w:type="dxa"/>
          </w:tcPr>
          <w:p w:rsidR="00221E8A" w:rsidRPr="00FD4A72" w:rsidRDefault="00221E8A" w:rsidP="00FB53ED">
            <w:pPr>
              <w:widowControl w:val="0"/>
              <w:tabs>
                <w:tab w:val="left" w:pos="2663"/>
              </w:tabs>
              <w:spacing w:after="0" w:line="240" w:lineRule="auto"/>
              <w:jc w:val="center"/>
              <w:rPr>
                <w:rFonts w:ascii="Times New Roman" w:hAnsi="Times New Roman"/>
                <w:color w:val="000000"/>
                <w:sz w:val="28"/>
                <w:szCs w:val="28"/>
                <w:lang w:eastAsia="uk-UA"/>
              </w:rPr>
            </w:pPr>
            <w:r w:rsidRPr="00FD4A72">
              <w:rPr>
                <w:rFonts w:ascii="Times New Roman" w:hAnsi="Times New Roman"/>
                <w:sz w:val="28"/>
                <w:szCs w:val="28"/>
              </w:rPr>
              <w:t>8.1</w:t>
            </w:r>
          </w:p>
        </w:tc>
        <w:tc>
          <w:tcPr>
            <w:tcW w:w="3826" w:type="dxa"/>
          </w:tcPr>
          <w:p w:rsidR="00221E8A" w:rsidRPr="00FD4A72" w:rsidRDefault="00221E8A" w:rsidP="00FB53ED">
            <w:pPr>
              <w:widowControl w:val="0"/>
              <w:tabs>
                <w:tab w:val="left" w:pos="2663"/>
              </w:tabs>
              <w:spacing w:after="0" w:line="240" w:lineRule="auto"/>
              <w:jc w:val="center"/>
              <w:rPr>
                <w:rFonts w:ascii="Times New Roman" w:hAnsi="Times New Roman"/>
                <w:color w:val="000000"/>
                <w:sz w:val="28"/>
                <w:szCs w:val="28"/>
                <w:lang w:eastAsia="uk-UA"/>
              </w:rPr>
            </w:pPr>
            <w:r w:rsidRPr="00FD4A72">
              <w:rPr>
                <w:rFonts w:ascii="Times New Roman" w:hAnsi="Times New Roman"/>
                <w:sz w:val="28"/>
                <w:szCs w:val="28"/>
              </w:rPr>
              <w:t>в тому числі бюджетних коштів з них районного бюджету</w:t>
            </w:r>
          </w:p>
        </w:tc>
        <w:tc>
          <w:tcPr>
            <w:tcW w:w="5144" w:type="dxa"/>
          </w:tcPr>
          <w:p w:rsidR="00221E8A" w:rsidRPr="00FD4A72" w:rsidRDefault="00221E8A" w:rsidP="00FB53ED">
            <w:pPr>
              <w:widowControl w:val="0"/>
              <w:spacing w:after="0" w:line="240" w:lineRule="auto"/>
              <w:jc w:val="center"/>
              <w:rPr>
                <w:rFonts w:ascii="Times New Roman" w:hAnsi="Times New Roman"/>
                <w:sz w:val="28"/>
                <w:szCs w:val="28"/>
                <w:lang w:eastAsia="uk-UA"/>
              </w:rPr>
            </w:pPr>
            <w:r w:rsidRPr="00FD4A72">
              <w:rPr>
                <w:rFonts w:ascii="Times New Roman" w:hAnsi="Times New Roman"/>
                <w:sz w:val="28"/>
                <w:szCs w:val="28"/>
                <w:lang w:eastAsia="uk-UA"/>
              </w:rPr>
              <w:t>413994</w:t>
            </w:r>
          </w:p>
        </w:tc>
      </w:tr>
      <w:tr w:rsidR="00221E8A" w:rsidRPr="00FD4A72" w:rsidTr="00FB53ED">
        <w:tc>
          <w:tcPr>
            <w:tcW w:w="675" w:type="dxa"/>
          </w:tcPr>
          <w:p w:rsidR="00221E8A" w:rsidRPr="00FD4A72" w:rsidRDefault="00221E8A" w:rsidP="00FB53ED">
            <w:pPr>
              <w:widowControl w:val="0"/>
              <w:tabs>
                <w:tab w:val="left" w:pos="2663"/>
              </w:tabs>
              <w:spacing w:after="0" w:line="240" w:lineRule="auto"/>
              <w:jc w:val="center"/>
              <w:rPr>
                <w:rFonts w:ascii="Times New Roman" w:hAnsi="Times New Roman"/>
                <w:color w:val="000000"/>
                <w:sz w:val="28"/>
                <w:szCs w:val="28"/>
                <w:lang w:eastAsia="uk-UA"/>
              </w:rPr>
            </w:pPr>
            <w:r w:rsidRPr="00FD4A72">
              <w:rPr>
                <w:rFonts w:ascii="Times New Roman" w:hAnsi="Times New Roman"/>
                <w:sz w:val="28"/>
                <w:szCs w:val="28"/>
              </w:rPr>
              <w:t>8.2</w:t>
            </w:r>
          </w:p>
        </w:tc>
        <w:tc>
          <w:tcPr>
            <w:tcW w:w="3826" w:type="dxa"/>
          </w:tcPr>
          <w:p w:rsidR="00221E8A" w:rsidRPr="00FD4A72" w:rsidRDefault="00221E8A" w:rsidP="00FB53ED">
            <w:pPr>
              <w:widowControl w:val="0"/>
              <w:tabs>
                <w:tab w:val="left" w:pos="2663"/>
              </w:tabs>
              <w:spacing w:after="0" w:line="240" w:lineRule="auto"/>
              <w:jc w:val="center"/>
              <w:rPr>
                <w:rFonts w:ascii="Times New Roman" w:hAnsi="Times New Roman"/>
                <w:color w:val="000000"/>
                <w:sz w:val="28"/>
                <w:szCs w:val="28"/>
                <w:lang w:eastAsia="uk-UA"/>
              </w:rPr>
            </w:pPr>
            <w:r w:rsidRPr="00FD4A72">
              <w:rPr>
                <w:rFonts w:ascii="Times New Roman" w:hAnsi="Times New Roman"/>
                <w:sz w:val="28"/>
                <w:szCs w:val="28"/>
              </w:rPr>
              <w:t>в  тому числі з інших джерел фінансування</w:t>
            </w:r>
          </w:p>
        </w:tc>
        <w:tc>
          <w:tcPr>
            <w:tcW w:w="5144" w:type="dxa"/>
          </w:tcPr>
          <w:p w:rsidR="00221E8A" w:rsidRPr="00FD4A72" w:rsidRDefault="00221E8A" w:rsidP="00FB53ED">
            <w:pPr>
              <w:widowControl w:val="0"/>
              <w:tabs>
                <w:tab w:val="left" w:pos="2663"/>
              </w:tabs>
              <w:spacing w:after="0" w:line="240" w:lineRule="auto"/>
              <w:jc w:val="center"/>
              <w:rPr>
                <w:rFonts w:ascii="Times New Roman" w:hAnsi="Times New Roman"/>
                <w:color w:val="000000"/>
                <w:sz w:val="28"/>
                <w:szCs w:val="28"/>
                <w:lang w:eastAsia="uk-UA"/>
              </w:rPr>
            </w:pPr>
          </w:p>
        </w:tc>
      </w:tr>
    </w:tbl>
    <w:p w:rsidR="00221E8A" w:rsidRPr="00FD4A72" w:rsidRDefault="00221E8A" w:rsidP="0092433C">
      <w:pPr>
        <w:spacing w:after="0" w:line="240" w:lineRule="auto"/>
        <w:jc w:val="center"/>
        <w:rPr>
          <w:rFonts w:ascii="Times New Roman" w:hAnsi="Times New Roman"/>
          <w:b/>
          <w:bCs/>
          <w:sz w:val="24"/>
          <w:szCs w:val="24"/>
          <w:lang w:eastAsia="uk-UA"/>
        </w:rPr>
      </w:pPr>
    </w:p>
    <w:p w:rsidR="00221E8A" w:rsidRPr="00FD4A72" w:rsidRDefault="00221E8A" w:rsidP="0092433C">
      <w:pPr>
        <w:spacing w:after="0" w:line="240" w:lineRule="auto"/>
        <w:jc w:val="center"/>
        <w:rPr>
          <w:rFonts w:ascii="Times New Roman" w:hAnsi="Times New Roman"/>
          <w:b/>
          <w:bCs/>
          <w:sz w:val="24"/>
          <w:szCs w:val="24"/>
          <w:lang w:eastAsia="uk-UA"/>
        </w:rPr>
      </w:pPr>
    </w:p>
    <w:p w:rsidR="00221E8A" w:rsidRPr="00FD4A72" w:rsidRDefault="00221E8A" w:rsidP="0092433C">
      <w:pPr>
        <w:spacing w:after="0" w:line="240" w:lineRule="auto"/>
        <w:jc w:val="center"/>
        <w:rPr>
          <w:rFonts w:ascii="Times New Roman" w:hAnsi="Times New Roman"/>
          <w:b/>
          <w:bCs/>
          <w:sz w:val="24"/>
          <w:szCs w:val="24"/>
          <w:lang w:eastAsia="uk-UA"/>
        </w:rPr>
      </w:pPr>
    </w:p>
    <w:p w:rsidR="00221E8A" w:rsidRPr="00FD4A72" w:rsidRDefault="00221E8A" w:rsidP="0092433C">
      <w:pPr>
        <w:spacing w:after="0" w:line="240" w:lineRule="auto"/>
        <w:jc w:val="center"/>
        <w:rPr>
          <w:rFonts w:ascii="Times New Roman" w:hAnsi="Times New Roman"/>
          <w:b/>
          <w:bCs/>
          <w:sz w:val="24"/>
          <w:szCs w:val="24"/>
          <w:lang w:eastAsia="uk-UA"/>
        </w:rPr>
      </w:pPr>
    </w:p>
    <w:p w:rsidR="00221E8A" w:rsidRPr="00FD4A72" w:rsidRDefault="00221E8A" w:rsidP="0092433C">
      <w:pPr>
        <w:spacing w:after="0" w:line="240" w:lineRule="auto"/>
        <w:jc w:val="center"/>
        <w:rPr>
          <w:rFonts w:ascii="Times New Roman" w:hAnsi="Times New Roman"/>
          <w:b/>
          <w:bCs/>
          <w:sz w:val="24"/>
          <w:szCs w:val="24"/>
          <w:lang w:eastAsia="uk-UA"/>
        </w:rPr>
      </w:pPr>
    </w:p>
    <w:p w:rsidR="00221E8A" w:rsidRPr="00FD4A72" w:rsidRDefault="00221E8A" w:rsidP="0092433C">
      <w:pPr>
        <w:spacing w:after="0" w:line="240" w:lineRule="auto"/>
        <w:jc w:val="center"/>
        <w:rPr>
          <w:rFonts w:ascii="Times New Roman" w:hAnsi="Times New Roman"/>
          <w:b/>
          <w:bCs/>
          <w:sz w:val="24"/>
          <w:szCs w:val="24"/>
          <w:lang w:eastAsia="uk-UA"/>
        </w:rPr>
      </w:pPr>
    </w:p>
    <w:p w:rsidR="00221E8A" w:rsidRPr="00FD4A72" w:rsidRDefault="00221E8A" w:rsidP="0092433C">
      <w:pPr>
        <w:spacing w:after="0" w:line="240" w:lineRule="auto"/>
        <w:jc w:val="center"/>
        <w:rPr>
          <w:rFonts w:ascii="Times New Roman" w:hAnsi="Times New Roman"/>
          <w:b/>
          <w:bCs/>
          <w:sz w:val="24"/>
          <w:szCs w:val="24"/>
          <w:lang w:eastAsia="uk-UA"/>
        </w:rPr>
      </w:pPr>
    </w:p>
    <w:p w:rsidR="00221E8A" w:rsidRPr="00FD4A72" w:rsidRDefault="00221E8A" w:rsidP="0092433C">
      <w:pPr>
        <w:spacing w:after="0" w:line="240" w:lineRule="auto"/>
        <w:jc w:val="center"/>
        <w:rPr>
          <w:rFonts w:ascii="Times New Roman" w:hAnsi="Times New Roman"/>
          <w:b/>
          <w:bCs/>
          <w:sz w:val="24"/>
          <w:szCs w:val="24"/>
          <w:lang w:eastAsia="uk-UA"/>
        </w:rPr>
      </w:pPr>
    </w:p>
    <w:p w:rsidR="00221E8A" w:rsidRPr="00FD4A72" w:rsidRDefault="00221E8A" w:rsidP="0092433C">
      <w:pPr>
        <w:spacing w:after="0" w:line="240" w:lineRule="auto"/>
        <w:jc w:val="center"/>
        <w:rPr>
          <w:rFonts w:ascii="Times New Roman" w:hAnsi="Times New Roman"/>
          <w:b/>
          <w:bCs/>
          <w:sz w:val="24"/>
          <w:szCs w:val="24"/>
          <w:lang w:eastAsia="uk-UA"/>
        </w:rPr>
      </w:pPr>
    </w:p>
    <w:p w:rsidR="00221E8A" w:rsidRPr="00FD4A72" w:rsidRDefault="00221E8A" w:rsidP="0092433C">
      <w:pPr>
        <w:spacing w:after="0" w:line="240" w:lineRule="auto"/>
        <w:jc w:val="center"/>
        <w:rPr>
          <w:rFonts w:ascii="Times New Roman" w:hAnsi="Times New Roman"/>
          <w:b/>
          <w:bCs/>
          <w:sz w:val="24"/>
          <w:szCs w:val="24"/>
          <w:lang w:eastAsia="uk-UA"/>
        </w:rPr>
      </w:pPr>
    </w:p>
    <w:p w:rsidR="00221E8A" w:rsidRPr="00FD4A72" w:rsidRDefault="00221E8A" w:rsidP="0092433C">
      <w:pPr>
        <w:spacing w:after="0" w:line="240" w:lineRule="auto"/>
        <w:jc w:val="center"/>
        <w:rPr>
          <w:rFonts w:ascii="Times New Roman" w:hAnsi="Times New Roman"/>
          <w:b/>
          <w:bCs/>
          <w:sz w:val="24"/>
          <w:szCs w:val="24"/>
          <w:lang w:eastAsia="uk-UA"/>
        </w:rPr>
      </w:pPr>
    </w:p>
    <w:p w:rsidR="00221E8A" w:rsidRPr="00FD4A72" w:rsidRDefault="00221E8A" w:rsidP="0092433C">
      <w:pPr>
        <w:spacing w:after="0" w:line="240" w:lineRule="auto"/>
        <w:jc w:val="center"/>
        <w:rPr>
          <w:rFonts w:ascii="Times New Roman" w:hAnsi="Times New Roman"/>
          <w:b/>
          <w:bCs/>
          <w:sz w:val="24"/>
          <w:szCs w:val="24"/>
          <w:lang w:eastAsia="uk-UA"/>
        </w:rPr>
      </w:pPr>
    </w:p>
    <w:p w:rsidR="00221E8A" w:rsidRPr="00FD4A72" w:rsidRDefault="00221E8A" w:rsidP="0092433C">
      <w:pPr>
        <w:spacing w:after="0" w:line="240" w:lineRule="auto"/>
        <w:jc w:val="center"/>
        <w:rPr>
          <w:rFonts w:ascii="Times New Roman" w:hAnsi="Times New Roman"/>
          <w:b/>
          <w:bCs/>
          <w:sz w:val="24"/>
          <w:szCs w:val="24"/>
          <w:lang w:eastAsia="uk-UA"/>
        </w:rPr>
      </w:pPr>
    </w:p>
    <w:p w:rsidR="00221E8A" w:rsidRPr="00FD4A72" w:rsidRDefault="00221E8A" w:rsidP="00167B59">
      <w:pPr>
        <w:shd w:val="clear" w:color="auto" w:fill="FFFFFF"/>
        <w:spacing w:after="0" w:line="240" w:lineRule="auto"/>
        <w:jc w:val="center"/>
        <w:rPr>
          <w:rFonts w:ascii="Times New Roman" w:hAnsi="Times New Roman"/>
          <w:b/>
          <w:sz w:val="28"/>
          <w:szCs w:val="28"/>
        </w:rPr>
      </w:pPr>
      <w:r w:rsidRPr="00FD4A72">
        <w:rPr>
          <w:rFonts w:ascii="Times New Roman" w:hAnsi="Times New Roman"/>
          <w:b/>
          <w:sz w:val="28"/>
          <w:szCs w:val="28"/>
        </w:rPr>
        <w:t>ІІ. Загальні положення Програми</w:t>
      </w:r>
    </w:p>
    <w:p w:rsidR="00221E8A" w:rsidRPr="00FD4A72" w:rsidRDefault="00221E8A" w:rsidP="00167B59">
      <w:pPr>
        <w:pStyle w:val="tc"/>
        <w:shd w:val="clear" w:color="auto" w:fill="FFFFFF"/>
        <w:spacing w:before="0" w:beforeAutospacing="0" w:after="0" w:afterAutospacing="0"/>
        <w:ind w:firstLine="708"/>
        <w:jc w:val="both"/>
        <w:rPr>
          <w:color w:val="000000"/>
          <w:sz w:val="28"/>
          <w:szCs w:val="28"/>
          <w:lang w:val="uk-UA"/>
        </w:rPr>
      </w:pPr>
      <w:r w:rsidRPr="00FD4A72">
        <w:rPr>
          <w:color w:val="000000"/>
          <w:sz w:val="28"/>
          <w:szCs w:val="28"/>
          <w:lang w:val="uk-UA"/>
        </w:rPr>
        <w:t xml:space="preserve">Районна Програма </w:t>
      </w:r>
      <w:r w:rsidRPr="00FD4A72">
        <w:rPr>
          <w:sz w:val="28"/>
          <w:szCs w:val="28"/>
          <w:lang w:val="uk-UA"/>
        </w:rPr>
        <w:t>утримання</w:t>
      </w:r>
      <w:r w:rsidRPr="00FD4A72">
        <w:rPr>
          <w:color w:val="000000"/>
          <w:sz w:val="28"/>
          <w:szCs w:val="28"/>
          <w:lang w:val="uk-UA"/>
        </w:rPr>
        <w:t xml:space="preserve"> комунальної установи «Районний методичний кабінет» Пологівської районної ради Запорізької області на 2021 рік (далі – Програма) розроблена відповідно до ст. 43 Закону України «Про місцеве самоврядування в Україні», ст. 91 Бюджетного кодексу України. </w:t>
      </w:r>
    </w:p>
    <w:p w:rsidR="00221E8A" w:rsidRPr="00FD4A72" w:rsidRDefault="00221E8A" w:rsidP="00167B59">
      <w:pPr>
        <w:pStyle w:val="tc"/>
        <w:shd w:val="clear" w:color="auto" w:fill="FFFFFF"/>
        <w:spacing w:before="0" w:beforeAutospacing="0" w:after="0" w:afterAutospacing="0"/>
        <w:ind w:firstLine="708"/>
        <w:jc w:val="both"/>
        <w:rPr>
          <w:color w:val="000000"/>
          <w:sz w:val="28"/>
          <w:szCs w:val="28"/>
          <w:lang w:val="uk-UA"/>
        </w:rPr>
      </w:pPr>
      <w:r w:rsidRPr="00FD4A72">
        <w:rPr>
          <w:sz w:val="28"/>
          <w:szCs w:val="28"/>
          <w:lang w:val="uk-UA"/>
        </w:rPr>
        <w:t xml:space="preserve">Метою діяльності </w:t>
      </w:r>
      <w:r w:rsidRPr="00FD4A72">
        <w:rPr>
          <w:color w:val="000000"/>
          <w:sz w:val="28"/>
          <w:szCs w:val="28"/>
          <w:lang w:val="uk-UA"/>
        </w:rPr>
        <w:t xml:space="preserve">комунальної установи «Районний методичний кабінет» Пологівської районної ради Запорізької області </w:t>
      </w:r>
      <w:r w:rsidRPr="00FD4A72">
        <w:rPr>
          <w:sz w:val="28"/>
          <w:szCs w:val="28"/>
          <w:lang w:val="uk-UA"/>
        </w:rPr>
        <w:t>є науково-методичне забезпечення системи загальної середньої, дошкільної та позашкільної освіти, організація науково-методичної роботи, підвищення кваліфікації професійного рівня педагогічних працівників загальноосвітніх, дошкільних і позашкільних навчальних закладів,  розвиток їхньої творчої ініціативи у міжкурсовий період.</w:t>
      </w:r>
    </w:p>
    <w:p w:rsidR="00221E8A" w:rsidRPr="00FD4A72" w:rsidRDefault="00221E8A" w:rsidP="00167B59">
      <w:pPr>
        <w:pStyle w:val="tc"/>
        <w:shd w:val="clear" w:color="auto" w:fill="FFFFFF"/>
        <w:spacing w:before="0" w:beforeAutospacing="0" w:after="0" w:afterAutospacing="0"/>
        <w:ind w:firstLine="709"/>
        <w:jc w:val="both"/>
        <w:rPr>
          <w:color w:val="000000"/>
          <w:sz w:val="28"/>
          <w:szCs w:val="28"/>
          <w:lang w:val="uk-UA"/>
        </w:rPr>
      </w:pPr>
      <w:r w:rsidRPr="00FD4A72">
        <w:rPr>
          <w:color w:val="000000"/>
          <w:sz w:val="28"/>
          <w:szCs w:val="28"/>
          <w:lang w:val="uk-UA"/>
        </w:rPr>
        <w:t>Відповідно до пункту 5 розділу Х Прикінцевих та перехідних положень цього ж Закону України «Про повну загальну середню освіту», органи місцевого самоврядування зобов’язані були до 1 вересня 2020 року забезпечити створення районних, міських (районних у містах) центрів професійного розвитку педагогічних працівників шляхом реорганізації науково-методичних (методичних) установ (центрів, кабінетів), крім закладів післядипломної освіти, та організувати і забезпечити відбір працівників до зазначених центрів на конкурсних засадах.</w:t>
      </w:r>
    </w:p>
    <w:p w:rsidR="00221E8A" w:rsidRPr="00FD4A72" w:rsidRDefault="00221E8A" w:rsidP="00167B59">
      <w:pPr>
        <w:pStyle w:val="tc"/>
        <w:shd w:val="clear" w:color="auto" w:fill="FFFFFF"/>
        <w:spacing w:before="0" w:beforeAutospacing="0" w:after="0" w:afterAutospacing="0"/>
        <w:ind w:firstLine="709"/>
        <w:jc w:val="both"/>
        <w:rPr>
          <w:color w:val="000000"/>
          <w:sz w:val="28"/>
          <w:szCs w:val="28"/>
          <w:lang w:val="uk-UA"/>
        </w:rPr>
      </w:pPr>
      <w:r w:rsidRPr="00FD4A72">
        <w:rPr>
          <w:color w:val="000000"/>
          <w:sz w:val="28"/>
          <w:szCs w:val="28"/>
          <w:lang w:val="uk-UA"/>
        </w:rPr>
        <w:t>Згідно з роз’ясненнями, наданими листом Міністерства освіти і науки України від 21.08.2020 №1/9-466 «Про центри професійного розвитку», у разі припинення юридичної особи її засновник є повноважним прийняти одне з двох управлінських рішень – припинення її в результаті реорганізації (злиття, приєднання, поділу, перетворення) або ліквідації.</w:t>
      </w:r>
    </w:p>
    <w:p w:rsidR="00221E8A" w:rsidRPr="00FD4A72" w:rsidRDefault="00221E8A" w:rsidP="00167B59">
      <w:pPr>
        <w:pStyle w:val="tc"/>
        <w:shd w:val="clear" w:color="auto" w:fill="FFFFFF"/>
        <w:spacing w:before="0" w:beforeAutospacing="0" w:after="0" w:afterAutospacing="0"/>
        <w:ind w:firstLine="709"/>
        <w:jc w:val="both"/>
        <w:rPr>
          <w:color w:val="000000"/>
          <w:sz w:val="28"/>
          <w:szCs w:val="28"/>
          <w:lang w:val="uk-UA"/>
        </w:rPr>
      </w:pPr>
      <w:r w:rsidRPr="00FD4A72">
        <w:rPr>
          <w:color w:val="000000"/>
          <w:sz w:val="28"/>
          <w:szCs w:val="28"/>
          <w:lang w:val="uk-UA"/>
        </w:rPr>
        <w:t>У зв’язку з передачею закладів освіти зі спільної власності територіальних громад сіл, селищ та міст Пологівського району до комунальної власності сільських, селищних та міських рад комунальна установа «Районний методичний кабінет» Пологівської районної ради Запорізької області позбавлена можливості виконувати свої статутні завдання.</w:t>
      </w:r>
    </w:p>
    <w:p w:rsidR="00221E8A" w:rsidRPr="00FD4A72" w:rsidRDefault="00221E8A" w:rsidP="00167B59">
      <w:pPr>
        <w:pStyle w:val="tc"/>
        <w:shd w:val="clear" w:color="auto" w:fill="FFFFFF"/>
        <w:spacing w:before="0" w:beforeAutospacing="0" w:after="0" w:afterAutospacing="0"/>
        <w:ind w:firstLine="709"/>
        <w:jc w:val="both"/>
        <w:rPr>
          <w:sz w:val="28"/>
          <w:szCs w:val="28"/>
          <w:lang w:val="uk-UA"/>
        </w:rPr>
      </w:pPr>
      <w:r w:rsidRPr="00FD4A72">
        <w:rPr>
          <w:color w:val="000000"/>
          <w:sz w:val="28"/>
          <w:szCs w:val="28"/>
          <w:lang w:val="uk-UA"/>
        </w:rPr>
        <w:t>Рішенням Пологівської районної ради Запорізько</w:t>
      </w:r>
      <w:r>
        <w:rPr>
          <w:color w:val="000000"/>
          <w:sz w:val="28"/>
          <w:szCs w:val="28"/>
          <w:lang w:val="uk-UA"/>
        </w:rPr>
        <w:t>ї області від 22.01.2021 року №</w:t>
      </w:r>
      <w:r w:rsidRPr="00FD4A72">
        <w:rPr>
          <w:color w:val="000000"/>
          <w:sz w:val="28"/>
          <w:szCs w:val="28"/>
          <w:lang w:val="uk-UA"/>
        </w:rPr>
        <w:t>6 «</w:t>
      </w:r>
      <w:r w:rsidRPr="00FD4A72">
        <w:rPr>
          <w:sz w:val="28"/>
          <w:lang w:val="uk-UA"/>
        </w:rPr>
        <w:t>Про припинення комунальної установи «Районний методичний кабінет» Пологівської районної ради Запорізької області шляхом ліквідації</w:t>
      </w:r>
      <w:r w:rsidRPr="00FD4A72">
        <w:rPr>
          <w:color w:val="000000"/>
          <w:sz w:val="28"/>
          <w:szCs w:val="28"/>
          <w:lang w:val="uk-UA"/>
        </w:rPr>
        <w:t xml:space="preserve">» розпочато процедуру ліквідації установи. У зв’язку з проведенням процедури ліквідації виникли питання для вирішення яких необхідно </w:t>
      </w:r>
      <w:r w:rsidRPr="00FD4A72">
        <w:rPr>
          <w:sz w:val="28"/>
          <w:szCs w:val="28"/>
          <w:lang w:val="uk-UA"/>
        </w:rPr>
        <w:t xml:space="preserve">забезпечити видатки </w:t>
      </w:r>
      <w:r w:rsidRPr="00FD4A72">
        <w:rPr>
          <w:color w:val="000000"/>
          <w:sz w:val="28"/>
          <w:szCs w:val="28"/>
          <w:lang w:val="uk-UA"/>
        </w:rPr>
        <w:t>з місцевого бюджету.</w:t>
      </w:r>
      <w:r w:rsidRPr="00FD4A72">
        <w:rPr>
          <w:sz w:val="28"/>
          <w:szCs w:val="28"/>
          <w:lang w:val="uk-UA"/>
        </w:rPr>
        <w:t xml:space="preserve"> </w:t>
      </w:r>
    </w:p>
    <w:p w:rsidR="00221E8A" w:rsidRPr="00FD4A72" w:rsidRDefault="00221E8A" w:rsidP="00167B59">
      <w:pPr>
        <w:pStyle w:val="tc"/>
        <w:shd w:val="clear" w:color="auto" w:fill="FFFFFF"/>
        <w:spacing w:before="0" w:beforeAutospacing="0" w:after="0" w:afterAutospacing="0"/>
        <w:ind w:firstLine="709"/>
        <w:jc w:val="both"/>
        <w:rPr>
          <w:color w:val="000000"/>
          <w:sz w:val="28"/>
          <w:szCs w:val="28"/>
          <w:lang w:val="uk-UA"/>
        </w:rPr>
      </w:pPr>
      <w:r w:rsidRPr="00FD4A72">
        <w:rPr>
          <w:sz w:val="28"/>
          <w:szCs w:val="28"/>
          <w:lang w:val="uk-UA"/>
        </w:rPr>
        <w:t xml:space="preserve">Прийняття Програми створює правові засади для запровадження фінансування </w:t>
      </w:r>
      <w:r w:rsidRPr="00FD4A72">
        <w:rPr>
          <w:sz w:val="28"/>
          <w:lang w:val="uk-UA"/>
        </w:rPr>
        <w:t xml:space="preserve">комунальної установи «Районний методичний кабінет» Пологівської районної ради Запорізької області </w:t>
      </w:r>
      <w:r w:rsidRPr="00FD4A72">
        <w:rPr>
          <w:sz w:val="28"/>
          <w:szCs w:val="28"/>
          <w:lang w:val="uk-UA"/>
        </w:rPr>
        <w:t>за рахунок коштів районного бюджету.</w:t>
      </w:r>
    </w:p>
    <w:p w:rsidR="00221E8A" w:rsidRPr="00FD4A72" w:rsidRDefault="00221E8A" w:rsidP="00167B59">
      <w:pPr>
        <w:pStyle w:val="NormalWeb"/>
        <w:jc w:val="center"/>
        <w:rPr>
          <w:b/>
          <w:sz w:val="28"/>
          <w:szCs w:val="28"/>
        </w:rPr>
      </w:pPr>
    </w:p>
    <w:p w:rsidR="00221E8A" w:rsidRPr="00FD4A72" w:rsidRDefault="00221E8A" w:rsidP="00167B59">
      <w:pPr>
        <w:pStyle w:val="NormalWeb"/>
        <w:jc w:val="center"/>
        <w:rPr>
          <w:b/>
          <w:sz w:val="28"/>
          <w:szCs w:val="28"/>
        </w:rPr>
      </w:pPr>
      <w:r w:rsidRPr="00FD4A72">
        <w:rPr>
          <w:b/>
          <w:sz w:val="28"/>
          <w:szCs w:val="28"/>
        </w:rPr>
        <w:t>ІІІ. Мета Програми</w:t>
      </w:r>
    </w:p>
    <w:p w:rsidR="00221E8A" w:rsidRPr="00FD4A72" w:rsidRDefault="00221E8A" w:rsidP="00167B59">
      <w:pPr>
        <w:pStyle w:val="NormalWeb"/>
        <w:jc w:val="both"/>
        <w:rPr>
          <w:sz w:val="28"/>
          <w:szCs w:val="28"/>
          <w:shd w:val="clear" w:color="auto" w:fill="FFFFFF"/>
        </w:rPr>
      </w:pPr>
      <w:r w:rsidRPr="00FD4A72">
        <w:rPr>
          <w:sz w:val="28"/>
          <w:szCs w:val="28"/>
          <w:shd w:val="clear" w:color="auto" w:fill="FFFFFF"/>
        </w:rPr>
        <w:tab/>
        <w:t xml:space="preserve">Основною метою Програми – є забезпечення ліквідаційної процедури відповідно до діючого законодавства, а саме </w:t>
      </w:r>
      <w:r w:rsidRPr="00FD4A72">
        <w:rPr>
          <w:sz w:val="28"/>
          <w:szCs w:val="28"/>
        </w:rPr>
        <w:t>виплати всіх складових заробітної плати гарантованих чинним законодавством</w:t>
      </w:r>
      <w:r w:rsidRPr="00FD4A72">
        <w:rPr>
          <w:sz w:val="28"/>
          <w:szCs w:val="28"/>
          <w:shd w:val="clear" w:color="auto" w:fill="FFFFFF"/>
        </w:rPr>
        <w:t xml:space="preserve">, </w:t>
      </w:r>
      <w:r w:rsidRPr="00FD4A72">
        <w:rPr>
          <w:sz w:val="28"/>
          <w:szCs w:val="28"/>
        </w:rPr>
        <w:t>грошової компенсації за усі невикористані дні щорічної відпустки,</w:t>
      </w:r>
      <w:r w:rsidRPr="00FD4A72">
        <w:rPr>
          <w:sz w:val="28"/>
          <w:szCs w:val="28"/>
          <w:shd w:val="clear" w:color="auto" w:fill="FFFFFF"/>
        </w:rPr>
        <w:t xml:space="preserve"> </w:t>
      </w:r>
      <w:r w:rsidRPr="00FD4A72">
        <w:rPr>
          <w:sz w:val="28"/>
          <w:szCs w:val="28"/>
        </w:rPr>
        <w:t xml:space="preserve">вихідної допомоги у розмірі не менше середнього місячного заробітку, </w:t>
      </w:r>
      <w:r w:rsidRPr="00FD4A72">
        <w:rPr>
          <w:sz w:val="28"/>
          <w:szCs w:val="28"/>
          <w:lang w:eastAsia="ru-RU"/>
        </w:rPr>
        <w:t>фінансове забезпечення видатків на поточне утримання</w:t>
      </w:r>
      <w:r w:rsidRPr="00FD4A72">
        <w:rPr>
          <w:sz w:val="28"/>
          <w:szCs w:val="28"/>
        </w:rPr>
        <w:t xml:space="preserve"> комунальної установи «Районний методичний кабінет» Пологівської районної ради Запорізької області</w:t>
      </w:r>
      <w:r w:rsidRPr="00FD4A72">
        <w:rPr>
          <w:sz w:val="28"/>
          <w:szCs w:val="28"/>
          <w:shd w:val="clear" w:color="auto" w:fill="FFFFFF"/>
        </w:rPr>
        <w:t>.</w:t>
      </w:r>
    </w:p>
    <w:p w:rsidR="00221E8A" w:rsidRPr="00FD4A72" w:rsidRDefault="00221E8A" w:rsidP="00167B59">
      <w:pPr>
        <w:pStyle w:val="NormalWeb"/>
        <w:jc w:val="both"/>
        <w:rPr>
          <w:b/>
          <w:sz w:val="28"/>
          <w:szCs w:val="28"/>
        </w:rPr>
      </w:pPr>
    </w:p>
    <w:p w:rsidR="00221E8A" w:rsidRPr="00FD4A72" w:rsidRDefault="00221E8A" w:rsidP="00167B59">
      <w:pPr>
        <w:pStyle w:val="NormalWeb"/>
        <w:jc w:val="center"/>
        <w:rPr>
          <w:b/>
          <w:sz w:val="28"/>
          <w:szCs w:val="28"/>
        </w:rPr>
      </w:pPr>
      <w:r w:rsidRPr="00FD4A72">
        <w:rPr>
          <w:b/>
          <w:sz w:val="28"/>
          <w:szCs w:val="28"/>
          <w:lang w:eastAsia="ru-RU"/>
        </w:rPr>
        <w:t>І</w:t>
      </w:r>
      <w:r w:rsidRPr="00FD4A72">
        <w:rPr>
          <w:b/>
          <w:sz w:val="28"/>
          <w:szCs w:val="28"/>
        </w:rPr>
        <w:t>V</w:t>
      </w:r>
      <w:r w:rsidRPr="00FD4A72">
        <w:rPr>
          <w:b/>
          <w:sz w:val="28"/>
          <w:szCs w:val="28"/>
          <w:lang w:eastAsia="ru-RU"/>
        </w:rPr>
        <w:t xml:space="preserve">. </w:t>
      </w:r>
      <w:r w:rsidRPr="00FD4A72">
        <w:rPr>
          <w:b/>
          <w:sz w:val="28"/>
          <w:szCs w:val="28"/>
        </w:rPr>
        <w:t>Основні завдання та напрямки Програми</w:t>
      </w:r>
    </w:p>
    <w:p w:rsidR="00221E8A" w:rsidRPr="00FD4A72" w:rsidRDefault="00221E8A" w:rsidP="00167B59">
      <w:pPr>
        <w:pStyle w:val="NormalWeb"/>
        <w:jc w:val="both"/>
        <w:rPr>
          <w:b/>
          <w:sz w:val="28"/>
          <w:szCs w:val="28"/>
        </w:rPr>
      </w:pPr>
      <w:r w:rsidRPr="00FD4A72">
        <w:rPr>
          <w:rStyle w:val="BodyTextChar1"/>
          <w:sz w:val="28"/>
          <w:szCs w:val="28"/>
        </w:rPr>
        <w:tab/>
        <w:t xml:space="preserve">Програма передбачає реалізацію пріоритетних завдань, а саме </w:t>
      </w:r>
      <w:r w:rsidRPr="00FD4A72">
        <w:rPr>
          <w:sz w:val="28"/>
          <w:szCs w:val="28"/>
        </w:rPr>
        <w:t xml:space="preserve">виплати всіх складових заробітної плати гарантованих чинним законодавством, грошової компенсації за усі невикористані дні щорічної відпустки, вихідної допомоги у розмірі не менше середнього місячного заробітку працівникам та </w:t>
      </w:r>
      <w:r w:rsidRPr="00FD4A72">
        <w:rPr>
          <w:sz w:val="28"/>
          <w:szCs w:val="28"/>
          <w:lang w:eastAsia="ru-RU"/>
        </w:rPr>
        <w:t>фінансове забезпечення видатків на поточне утримання</w:t>
      </w:r>
      <w:r w:rsidRPr="00FD4A72">
        <w:rPr>
          <w:sz w:val="28"/>
          <w:szCs w:val="28"/>
        </w:rPr>
        <w:t xml:space="preserve"> комунальної установи «Районний методичний кабінет» Пологівської районної ради Запорізької області</w:t>
      </w:r>
      <w:r w:rsidRPr="00FD4A72">
        <w:rPr>
          <w:sz w:val="28"/>
          <w:szCs w:val="28"/>
          <w:lang w:eastAsia="ru-RU"/>
        </w:rPr>
        <w:t>;</w:t>
      </w:r>
      <w:r w:rsidRPr="00FD4A72">
        <w:rPr>
          <w:sz w:val="28"/>
          <w:szCs w:val="28"/>
        </w:rPr>
        <w:t xml:space="preserve"> </w:t>
      </w:r>
    </w:p>
    <w:p w:rsidR="00221E8A" w:rsidRPr="00FD4A72" w:rsidRDefault="00221E8A" w:rsidP="00167B59">
      <w:pPr>
        <w:pStyle w:val="NormalWeb"/>
        <w:jc w:val="both"/>
        <w:rPr>
          <w:b/>
          <w:sz w:val="28"/>
          <w:szCs w:val="28"/>
        </w:rPr>
      </w:pPr>
    </w:p>
    <w:p w:rsidR="00221E8A" w:rsidRPr="00FD4A72" w:rsidRDefault="00221E8A" w:rsidP="00167B59">
      <w:pPr>
        <w:keepNext/>
        <w:keepLines/>
        <w:spacing w:after="0" w:line="240" w:lineRule="auto"/>
        <w:jc w:val="center"/>
        <w:outlineLvl w:val="0"/>
        <w:rPr>
          <w:rFonts w:ascii="Times New Roman" w:hAnsi="Times New Roman"/>
          <w:b/>
          <w:sz w:val="28"/>
          <w:szCs w:val="28"/>
          <w:lang w:eastAsia="ru-RU"/>
        </w:rPr>
      </w:pPr>
      <w:r w:rsidRPr="00FD4A72">
        <w:rPr>
          <w:rFonts w:ascii="Times New Roman" w:hAnsi="Times New Roman"/>
          <w:b/>
          <w:sz w:val="28"/>
          <w:szCs w:val="28"/>
        </w:rPr>
        <w:t xml:space="preserve">V. </w:t>
      </w:r>
      <w:r w:rsidRPr="00FD4A72">
        <w:rPr>
          <w:rFonts w:ascii="Times New Roman" w:hAnsi="Times New Roman"/>
          <w:b/>
          <w:sz w:val="28"/>
          <w:szCs w:val="28"/>
          <w:lang w:eastAsia="ru-RU"/>
        </w:rPr>
        <w:t>Обсяг та джерела фінансування Програми</w:t>
      </w:r>
    </w:p>
    <w:p w:rsidR="00221E8A" w:rsidRPr="00FD4A72" w:rsidRDefault="00221E8A" w:rsidP="00167B59">
      <w:pPr>
        <w:keepNext/>
        <w:keepLines/>
        <w:spacing w:after="0" w:line="240" w:lineRule="auto"/>
        <w:ind w:firstLine="709"/>
        <w:jc w:val="both"/>
        <w:outlineLvl w:val="0"/>
        <w:rPr>
          <w:rFonts w:ascii="Times New Roman" w:hAnsi="Times New Roman"/>
          <w:bCs/>
          <w:sz w:val="28"/>
          <w:szCs w:val="28"/>
          <w:lang w:eastAsia="ru-RU"/>
        </w:rPr>
      </w:pPr>
      <w:r w:rsidRPr="00FD4A72">
        <w:rPr>
          <w:rFonts w:ascii="Times New Roman" w:hAnsi="Times New Roman"/>
          <w:bCs/>
          <w:sz w:val="28"/>
          <w:szCs w:val="28"/>
          <w:lang w:eastAsia="ru-RU"/>
        </w:rPr>
        <w:t>Фінансування Програми здійснюється відповідно до законодавства України за рахунок коштів районного бюджету</w:t>
      </w:r>
      <w:r w:rsidRPr="00FD4A72">
        <w:rPr>
          <w:rFonts w:ascii="Times New Roman" w:hAnsi="Times New Roman"/>
        </w:rPr>
        <w:t xml:space="preserve"> </w:t>
      </w:r>
      <w:r w:rsidRPr="00FD4A72">
        <w:rPr>
          <w:rFonts w:ascii="Times New Roman" w:hAnsi="Times New Roman"/>
          <w:bCs/>
          <w:sz w:val="28"/>
          <w:szCs w:val="28"/>
          <w:lang w:eastAsia="ru-RU"/>
        </w:rPr>
        <w:t xml:space="preserve">у межах бюджетних призначень. </w:t>
      </w:r>
    </w:p>
    <w:p w:rsidR="00221E8A" w:rsidRPr="00FD4A72" w:rsidRDefault="00221E8A" w:rsidP="00167B59">
      <w:pPr>
        <w:keepNext/>
        <w:keepLines/>
        <w:spacing w:after="0" w:line="240" w:lineRule="auto"/>
        <w:ind w:firstLine="709"/>
        <w:jc w:val="both"/>
        <w:outlineLvl w:val="0"/>
        <w:rPr>
          <w:rFonts w:ascii="Times New Roman" w:hAnsi="Times New Roman"/>
          <w:bCs/>
          <w:color w:val="FF0000"/>
          <w:sz w:val="28"/>
          <w:szCs w:val="28"/>
          <w:lang w:eastAsia="ru-RU"/>
        </w:rPr>
      </w:pPr>
      <w:r w:rsidRPr="00FD4A72">
        <w:rPr>
          <w:rFonts w:ascii="Times New Roman" w:hAnsi="Times New Roman"/>
          <w:bCs/>
          <w:sz w:val="28"/>
          <w:szCs w:val="28"/>
          <w:lang w:eastAsia="ru-RU"/>
        </w:rPr>
        <w:t xml:space="preserve">Розмір фінансування складає </w:t>
      </w:r>
      <w:r w:rsidRPr="00FD4A72">
        <w:rPr>
          <w:rFonts w:ascii="Times New Roman" w:hAnsi="Times New Roman"/>
          <w:sz w:val="28"/>
          <w:szCs w:val="28"/>
          <w:lang w:eastAsia="uk-UA"/>
        </w:rPr>
        <w:t>413994</w:t>
      </w:r>
      <w:r w:rsidRPr="00FD4A72">
        <w:rPr>
          <w:rFonts w:ascii="Times New Roman" w:hAnsi="Times New Roman"/>
          <w:bCs/>
          <w:sz w:val="28"/>
          <w:szCs w:val="28"/>
          <w:lang w:eastAsia="ru-RU"/>
        </w:rPr>
        <w:t xml:space="preserve"> гривень (додаток 1 до Програми), протягом року сума може бути скорегована.</w:t>
      </w:r>
    </w:p>
    <w:p w:rsidR="00221E8A" w:rsidRPr="00FD4A72" w:rsidRDefault="00221E8A" w:rsidP="00167B59">
      <w:pPr>
        <w:keepNext/>
        <w:keepLines/>
        <w:spacing w:after="0" w:line="240" w:lineRule="auto"/>
        <w:ind w:firstLine="709"/>
        <w:jc w:val="both"/>
        <w:outlineLvl w:val="0"/>
        <w:rPr>
          <w:rFonts w:ascii="Times New Roman" w:hAnsi="Times New Roman"/>
          <w:sz w:val="28"/>
          <w:szCs w:val="28"/>
        </w:rPr>
      </w:pPr>
      <w:r w:rsidRPr="00FD4A72">
        <w:rPr>
          <w:rFonts w:ascii="Times New Roman" w:hAnsi="Times New Roman"/>
          <w:sz w:val="28"/>
          <w:szCs w:val="28"/>
        </w:rPr>
        <w:t>Головним розпорядником коштів за Програмою є Пологівська районна рада Запорізької області</w:t>
      </w:r>
      <w:r>
        <w:rPr>
          <w:rFonts w:ascii="Times New Roman" w:hAnsi="Times New Roman"/>
          <w:sz w:val="28"/>
          <w:szCs w:val="28"/>
        </w:rPr>
        <w:t>,</w:t>
      </w:r>
      <w:r w:rsidRPr="00FD4A72">
        <w:rPr>
          <w:rFonts w:ascii="Times New Roman" w:hAnsi="Times New Roman"/>
          <w:sz w:val="28"/>
          <w:szCs w:val="28"/>
        </w:rPr>
        <w:t xml:space="preserve"> до мережі якої у статусі розпорядника 3 рівня бюджетних коштів належить комунальна установа «Районний методичний кабінет» Пологівської районної ради Запорізької області.  </w:t>
      </w:r>
    </w:p>
    <w:p w:rsidR="00221E8A" w:rsidRPr="00FD4A72" w:rsidRDefault="00221E8A" w:rsidP="00167B59">
      <w:pPr>
        <w:pStyle w:val="NormalWeb"/>
        <w:jc w:val="center"/>
        <w:rPr>
          <w:b/>
          <w:sz w:val="28"/>
          <w:szCs w:val="28"/>
        </w:rPr>
      </w:pPr>
    </w:p>
    <w:p w:rsidR="00221E8A" w:rsidRPr="00FD4A72" w:rsidRDefault="00221E8A" w:rsidP="00167B59">
      <w:pPr>
        <w:pStyle w:val="NormalWeb"/>
        <w:jc w:val="center"/>
        <w:rPr>
          <w:b/>
          <w:sz w:val="28"/>
          <w:szCs w:val="28"/>
        </w:rPr>
      </w:pPr>
      <w:bookmarkStart w:id="0" w:name="_Toc326789810"/>
      <w:r w:rsidRPr="00FD4A72">
        <w:rPr>
          <w:b/>
          <w:caps/>
          <w:sz w:val="28"/>
          <w:szCs w:val="28"/>
          <w:lang w:eastAsia="ru-RU"/>
        </w:rPr>
        <w:t xml:space="preserve">VI. </w:t>
      </w:r>
      <w:bookmarkEnd w:id="0"/>
      <w:r w:rsidRPr="00FD4A72">
        <w:rPr>
          <w:b/>
          <w:sz w:val="28"/>
          <w:szCs w:val="28"/>
        </w:rPr>
        <w:t>Очікувані результати виконання Програми.</w:t>
      </w:r>
    </w:p>
    <w:p w:rsidR="00221E8A" w:rsidRPr="00FD4A72" w:rsidRDefault="00221E8A" w:rsidP="00167B59">
      <w:pPr>
        <w:pStyle w:val="NormalWeb"/>
        <w:shd w:val="clear" w:color="auto" w:fill="FFFFFF"/>
        <w:ind w:firstLine="708"/>
        <w:jc w:val="both"/>
        <w:rPr>
          <w:color w:val="auto"/>
          <w:sz w:val="28"/>
          <w:szCs w:val="28"/>
        </w:rPr>
      </w:pPr>
      <w:r w:rsidRPr="00FD4A72">
        <w:rPr>
          <w:sz w:val="28"/>
          <w:szCs w:val="28"/>
        </w:rPr>
        <w:t xml:space="preserve">Виконання Програми надасть можливість здійснити фінансове забезпечення видатків на виплату заробітної плати, грошової компенсації і вихідної допомоги працівникам, інших видатків  </w:t>
      </w:r>
      <w:r w:rsidRPr="00FD4A72">
        <w:rPr>
          <w:sz w:val="28"/>
        </w:rPr>
        <w:t xml:space="preserve">комунальної установи «Районний методичний кабінет» Пологівської районної ради Запорізької області та завершити процедуру </w:t>
      </w:r>
      <w:r w:rsidRPr="00FD4A72">
        <w:rPr>
          <w:sz w:val="28"/>
          <w:szCs w:val="28"/>
        </w:rPr>
        <w:t xml:space="preserve">ліквідації у встановлені законодавством строки </w:t>
      </w:r>
      <w:r w:rsidRPr="00FD4A72">
        <w:rPr>
          <w:color w:val="auto"/>
          <w:sz w:val="28"/>
          <w:szCs w:val="28"/>
        </w:rPr>
        <w:t xml:space="preserve">згідно основних напрямків використання коштів </w:t>
      </w:r>
      <w:r w:rsidRPr="00FD4A72">
        <w:rPr>
          <w:b/>
          <w:color w:val="auto"/>
          <w:sz w:val="28"/>
          <w:szCs w:val="28"/>
        </w:rPr>
        <w:t xml:space="preserve">районного бюджету </w:t>
      </w:r>
      <w:r w:rsidRPr="00FD4A72">
        <w:rPr>
          <w:color w:val="auto"/>
          <w:sz w:val="28"/>
          <w:szCs w:val="28"/>
        </w:rPr>
        <w:t>для виконання заходів районної Програми</w:t>
      </w:r>
      <w:r w:rsidRPr="00FD4A72">
        <w:rPr>
          <w:b/>
          <w:color w:val="auto"/>
          <w:sz w:val="28"/>
          <w:szCs w:val="28"/>
        </w:rPr>
        <w:t xml:space="preserve"> </w:t>
      </w:r>
      <w:r w:rsidRPr="00FD4A72">
        <w:rPr>
          <w:color w:val="auto"/>
          <w:sz w:val="28"/>
          <w:szCs w:val="28"/>
        </w:rPr>
        <w:t>(додаток 2 до Програми)</w:t>
      </w:r>
    </w:p>
    <w:p w:rsidR="00221E8A" w:rsidRPr="00FD4A72" w:rsidRDefault="00221E8A" w:rsidP="00D107D5">
      <w:pPr>
        <w:pStyle w:val="NormalWeb"/>
        <w:jc w:val="center"/>
        <w:rPr>
          <w:b/>
          <w:sz w:val="28"/>
          <w:szCs w:val="28"/>
        </w:rPr>
      </w:pPr>
    </w:p>
    <w:p w:rsidR="00221E8A" w:rsidRPr="00FD4A72" w:rsidRDefault="00221E8A" w:rsidP="00167B59">
      <w:pPr>
        <w:spacing w:after="0" w:line="240" w:lineRule="auto"/>
        <w:jc w:val="both"/>
        <w:rPr>
          <w:rFonts w:ascii="Times New Roman" w:hAnsi="Times New Roman"/>
          <w:sz w:val="28"/>
          <w:szCs w:val="28"/>
          <w:lang w:eastAsia="ru-RU"/>
        </w:rPr>
      </w:pPr>
    </w:p>
    <w:p w:rsidR="00221E8A" w:rsidRPr="00FD4A72" w:rsidRDefault="00221E8A" w:rsidP="00167B59">
      <w:pPr>
        <w:pStyle w:val="20"/>
        <w:shd w:val="clear" w:color="auto" w:fill="auto"/>
        <w:spacing w:before="0" w:after="0" w:line="317" w:lineRule="exact"/>
        <w:ind w:firstLine="600"/>
        <w:jc w:val="center"/>
        <w:rPr>
          <w:b/>
          <w:bCs/>
          <w:color w:val="000000"/>
          <w:lang w:val="uk-UA"/>
        </w:rPr>
      </w:pPr>
      <w:r w:rsidRPr="00FD4A72">
        <w:rPr>
          <w:b/>
          <w:lang w:val="uk-UA"/>
        </w:rPr>
        <w:t xml:space="preserve">VII. </w:t>
      </w:r>
      <w:r w:rsidRPr="00FD4A72">
        <w:rPr>
          <w:b/>
          <w:bCs/>
          <w:color w:val="000000"/>
          <w:lang w:val="uk-UA"/>
        </w:rPr>
        <w:t>Координація  та контроль за ходом виконання Програми</w:t>
      </w:r>
    </w:p>
    <w:p w:rsidR="00221E8A" w:rsidRPr="00FD4A72" w:rsidRDefault="00221E8A" w:rsidP="00167B59">
      <w:pPr>
        <w:pStyle w:val="1"/>
        <w:ind w:firstLine="600"/>
        <w:jc w:val="both"/>
        <w:rPr>
          <w:color w:val="000000"/>
          <w:sz w:val="28"/>
          <w:szCs w:val="28"/>
        </w:rPr>
      </w:pPr>
      <w:r w:rsidRPr="00FD4A72">
        <w:rPr>
          <w:color w:val="000000"/>
          <w:sz w:val="28"/>
          <w:szCs w:val="28"/>
        </w:rPr>
        <w:t>Координацію діяльності учасників Програми, організацію виконання її заходів покладається на Пологівську районну раду Запорізької області.</w:t>
      </w:r>
    </w:p>
    <w:p w:rsidR="00221E8A" w:rsidRPr="00FD4A72" w:rsidRDefault="00221E8A" w:rsidP="00167B59">
      <w:pPr>
        <w:pStyle w:val="20"/>
        <w:shd w:val="clear" w:color="auto" w:fill="auto"/>
        <w:spacing w:before="0" w:after="0" w:line="317" w:lineRule="exact"/>
        <w:ind w:firstLine="600"/>
        <w:rPr>
          <w:color w:val="000000"/>
          <w:lang w:val="uk-UA"/>
        </w:rPr>
      </w:pPr>
      <w:r w:rsidRPr="00FD4A72">
        <w:rPr>
          <w:color w:val="000000"/>
          <w:lang w:val="uk-UA"/>
        </w:rPr>
        <w:t>У разі необхідності внесення змін протягом терміну виконання Програми відповідальний виконавець готує уточнення показників, заходів та вносить їх на розгляд сесії районної ради.</w:t>
      </w:r>
    </w:p>
    <w:p w:rsidR="00221E8A" w:rsidRPr="00FD4A72" w:rsidRDefault="00221E8A" w:rsidP="00167B59">
      <w:pPr>
        <w:pStyle w:val="NormalWeb"/>
        <w:jc w:val="both"/>
        <w:rPr>
          <w:sz w:val="28"/>
          <w:szCs w:val="28"/>
        </w:rPr>
      </w:pPr>
      <w:r w:rsidRPr="00FD4A72">
        <w:rPr>
          <w:sz w:val="28"/>
          <w:szCs w:val="28"/>
        </w:rPr>
        <w:tab/>
        <w:t>Контроль за виконанням Програми здійснює постійна комісія районної ради з питань бюджету та соціально-економічного розвитку.</w:t>
      </w:r>
    </w:p>
    <w:p w:rsidR="00221E8A" w:rsidRPr="00FD4A72" w:rsidRDefault="00221E8A" w:rsidP="00167B59">
      <w:pPr>
        <w:pStyle w:val="NormalWeb"/>
        <w:jc w:val="center"/>
        <w:rPr>
          <w:b/>
          <w:sz w:val="28"/>
          <w:szCs w:val="28"/>
        </w:rPr>
      </w:pPr>
    </w:p>
    <w:p w:rsidR="00221E8A" w:rsidRPr="00FD4A72" w:rsidRDefault="00221E8A" w:rsidP="00167B59">
      <w:pPr>
        <w:pStyle w:val="NormalWeb"/>
        <w:jc w:val="center"/>
        <w:rPr>
          <w:b/>
          <w:sz w:val="28"/>
          <w:szCs w:val="28"/>
        </w:rPr>
      </w:pPr>
    </w:p>
    <w:p w:rsidR="00221E8A" w:rsidRPr="00FD4A72" w:rsidRDefault="00221E8A" w:rsidP="00167B59">
      <w:pPr>
        <w:pStyle w:val="NormalWeb"/>
        <w:jc w:val="center"/>
        <w:rPr>
          <w:b/>
          <w:sz w:val="28"/>
          <w:szCs w:val="28"/>
        </w:rPr>
      </w:pPr>
    </w:p>
    <w:p w:rsidR="00221E8A" w:rsidRPr="00FD4A72" w:rsidRDefault="00221E8A" w:rsidP="00167B59">
      <w:pPr>
        <w:pStyle w:val="NormalWeb"/>
        <w:jc w:val="center"/>
        <w:rPr>
          <w:b/>
          <w:sz w:val="28"/>
          <w:szCs w:val="28"/>
        </w:rPr>
      </w:pPr>
    </w:p>
    <w:p w:rsidR="00221E8A" w:rsidRPr="00FD4A72" w:rsidRDefault="00221E8A" w:rsidP="00167B59">
      <w:pPr>
        <w:pStyle w:val="NormalWeb"/>
        <w:jc w:val="center"/>
        <w:rPr>
          <w:b/>
          <w:sz w:val="28"/>
          <w:szCs w:val="28"/>
        </w:rPr>
      </w:pPr>
    </w:p>
    <w:p w:rsidR="00221E8A" w:rsidRPr="00FD4A72" w:rsidRDefault="00221E8A" w:rsidP="00167B59">
      <w:pPr>
        <w:pStyle w:val="60"/>
        <w:shd w:val="clear" w:color="auto" w:fill="auto"/>
        <w:spacing w:after="0" w:line="240" w:lineRule="auto"/>
        <w:jc w:val="both"/>
        <w:rPr>
          <w:b w:val="0"/>
          <w:color w:val="000000"/>
          <w:sz w:val="28"/>
          <w:szCs w:val="28"/>
          <w:lang w:val="uk-UA"/>
        </w:rPr>
      </w:pPr>
      <w:r w:rsidRPr="00FD4A72">
        <w:rPr>
          <w:b w:val="0"/>
          <w:color w:val="000000"/>
          <w:sz w:val="28"/>
          <w:szCs w:val="28"/>
          <w:lang w:val="uk-UA"/>
        </w:rPr>
        <w:tab/>
      </w:r>
      <w:r w:rsidRPr="00FD4A72">
        <w:rPr>
          <w:b w:val="0"/>
          <w:color w:val="000000"/>
          <w:sz w:val="28"/>
          <w:szCs w:val="28"/>
          <w:lang w:val="uk-UA"/>
        </w:rPr>
        <w:tab/>
      </w:r>
      <w:r w:rsidRPr="00FD4A72">
        <w:rPr>
          <w:b w:val="0"/>
          <w:color w:val="000000"/>
          <w:sz w:val="28"/>
          <w:szCs w:val="28"/>
          <w:lang w:val="uk-UA"/>
        </w:rPr>
        <w:tab/>
      </w:r>
      <w:r w:rsidRPr="00FD4A72">
        <w:rPr>
          <w:b w:val="0"/>
          <w:color w:val="000000"/>
          <w:sz w:val="28"/>
          <w:szCs w:val="28"/>
          <w:lang w:val="uk-UA"/>
        </w:rPr>
        <w:tab/>
      </w:r>
      <w:r w:rsidRPr="00FD4A72">
        <w:rPr>
          <w:b w:val="0"/>
          <w:color w:val="000000"/>
          <w:sz w:val="28"/>
          <w:szCs w:val="28"/>
          <w:lang w:val="uk-UA"/>
        </w:rPr>
        <w:tab/>
      </w:r>
      <w:r w:rsidRPr="00FD4A72">
        <w:rPr>
          <w:b w:val="0"/>
          <w:color w:val="000000"/>
          <w:sz w:val="28"/>
          <w:szCs w:val="28"/>
          <w:lang w:val="uk-UA"/>
        </w:rPr>
        <w:tab/>
      </w:r>
      <w:r w:rsidRPr="00FD4A72">
        <w:rPr>
          <w:b w:val="0"/>
          <w:color w:val="000000"/>
          <w:sz w:val="28"/>
          <w:szCs w:val="28"/>
          <w:lang w:val="uk-UA"/>
        </w:rPr>
        <w:tab/>
      </w:r>
      <w:r w:rsidRPr="00FD4A72">
        <w:rPr>
          <w:b w:val="0"/>
          <w:color w:val="000000"/>
          <w:sz w:val="28"/>
          <w:szCs w:val="28"/>
          <w:lang w:val="uk-UA"/>
        </w:rPr>
        <w:tab/>
      </w:r>
      <w:r w:rsidRPr="00FD4A72">
        <w:rPr>
          <w:b w:val="0"/>
          <w:color w:val="000000"/>
          <w:sz w:val="28"/>
          <w:szCs w:val="28"/>
          <w:lang w:val="uk-UA"/>
        </w:rPr>
        <w:tab/>
      </w:r>
      <w:r w:rsidRPr="00FD4A72">
        <w:rPr>
          <w:b w:val="0"/>
          <w:color w:val="000000"/>
          <w:sz w:val="28"/>
          <w:szCs w:val="28"/>
          <w:lang w:val="uk-UA"/>
        </w:rPr>
        <w:tab/>
        <w:t xml:space="preserve">             Додаток 1</w:t>
      </w:r>
    </w:p>
    <w:p w:rsidR="00221E8A" w:rsidRPr="00FD4A72" w:rsidRDefault="00221E8A" w:rsidP="00167B59">
      <w:pPr>
        <w:pStyle w:val="60"/>
        <w:shd w:val="clear" w:color="auto" w:fill="auto"/>
        <w:spacing w:after="0" w:line="240" w:lineRule="auto"/>
        <w:jc w:val="both"/>
        <w:rPr>
          <w:b w:val="0"/>
          <w:color w:val="000000"/>
          <w:sz w:val="28"/>
          <w:szCs w:val="28"/>
          <w:lang w:val="uk-UA"/>
        </w:rPr>
      </w:pPr>
      <w:r w:rsidRPr="00FD4A72">
        <w:rPr>
          <w:b w:val="0"/>
          <w:color w:val="000000"/>
          <w:sz w:val="28"/>
          <w:szCs w:val="28"/>
          <w:lang w:val="uk-UA"/>
        </w:rPr>
        <w:tab/>
      </w:r>
      <w:r w:rsidRPr="00FD4A72">
        <w:rPr>
          <w:b w:val="0"/>
          <w:color w:val="000000"/>
          <w:sz w:val="28"/>
          <w:szCs w:val="28"/>
          <w:lang w:val="uk-UA"/>
        </w:rPr>
        <w:tab/>
      </w:r>
      <w:r w:rsidRPr="00FD4A72">
        <w:rPr>
          <w:b w:val="0"/>
          <w:color w:val="000000"/>
          <w:sz w:val="28"/>
          <w:szCs w:val="28"/>
          <w:lang w:val="uk-UA"/>
        </w:rPr>
        <w:tab/>
      </w:r>
      <w:r w:rsidRPr="00FD4A72">
        <w:rPr>
          <w:b w:val="0"/>
          <w:color w:val="000000"/>
          <w:sz w:val="28"/>
          <w:szCs w:val="28"/>
          <w:lang w:val="uk-UA"/>
        </w:rPr>
        <w:tab/>
      </w:r>
      <w:r w:rsidRPr="00FD4A72">
        <w:rPr>
          <w:b w:val="0"/>
          <w:color w:val="000000"/>
          <w:sz w:val="28"/>
          <w:szCs w:val="28"/>
          <w:lang w:val="uk-UA"/>
        </w:rPr>
        <w:tab/>
      </w:r>
      <w:r w:rsidRPr="00FD4A72">
        <w:rPr>
          <w:b w:val="0"/>
          <w:color w:val="000000"/>
          <w:sz w:val="28"/>
          <w:szCs w:val="28"/>
          <w:lang w:val="uk-UA"/>
        </w:rPr>
        <w:tab/>
      </w:r>
      <w:r w:rsidRPr="00FD4A72">
        <w:rPr>
          <w:b w:val="0"/>
          <w:color w:val="000000"/>
          <w:sz w:val="28"/>
          <w:szCs w:val="28"/>
          <w:lang w:val="uk-UA"/>
        </w:rPr>
        <w:tab/>
      </w:r>
      <w:r w:rsidRPr="00FD4A72">
        <w:rPr>
          <w:b w:val="0"/>
          <w:color w:val="000000"/>
          <w:sz w:val="28"/>
          <w:szCs w:val="28"/>
          <w:lang w:val="uk-UA"/>
        </w:rPr>
        <w:tab/>
      </w:r>
      <w:r w:rsidRPr="00FD4A72">
        <w:rPr>
          <w:b w:val="0"/>
          <w:color w:val="000000"/>
          <w:sz w:val="28"/>
          <w:szCs w:val="28"/>
          <w:lang w:val="uk-UA"/>
        </w:rPr>
        <w:tab/>
      </w:r>
      <w:r w:rsidRPr="00FD4A72">
        <w:rPr>
          <w:b w:val="0"/>
          <w:color w:val="000000"/>
          <w:sz w:val="28"/>
          <w:szCs w:val="28"/>
          <w:lang w:val="uk-UA"/>
        </w:rPr>
        <w:tab/>
        <w:t xml:space="preserve">            до Програми</w:t>
      </w:r>
    </w:p>
    <w:p w:rsidR="00221E8A" w:rsidRDefault="00221E8A" w:rsidP="00167B59">
      <w:pPr>
        <w:pStyle w:val="NormalWeb"/>
        <w:jc w:val="center"/>
        <w:rPr>
          <w:b/>
          <w:sz w:val="28"/>
          <w:szCs w:val="28"/>
        </w:rPr>
      </w:pPr>
    </w:p>
    <w:p w:rsidR="00221E8A" w:rsidRDefault="00221E8A" w:rsidP="00167B59">
      <w:pPr>
        <w:pStyle w:val="NormalWeb"/>
        <w:jc w:val="center"/>
        <w:rPr>
          <w:b/>
          <w:sz w:val="28"/>
          <w:szCs w:val="28"/>
        </w:rPr>
      </w:pPr>
    </w:p>
    <w:p w:rsidR="00221E8A" w:rsidRDefault="00221E8A" w:rsidP="00167B59">
      <w:pPr>
        <w:pStyle w:val="NormalWeb"/>
        <w:jc w:val="center"/>
        <w:rPr>
          <w:b/>
          <w:sz w:val="28"/>
          <w:szCs w:val="28"/>
        </w:rPr>
      </w:pPr>
    </w:p>
    <w:p w:rsidR="00221E8A" w:rsidRPr="00FD4A72" w:rsidRDefault="00221E8A" w:rsidP="00167B59">
      <w:pPr>
        <w:pStyle w:val="NormalWeb"/>
        <w:jc w:val="center"/>
        <w:rPr>
          <w:b/>
          <w:sz w:val="28"/>
          <w:szCs w:val="28"/>
        </w:rPr>
      </w:pPr>
    </w:p>
    <w:p w:rsidR="00221E8A" w:rsidRPr="00FD4A72" w:rsidRDefault="00221E8A" w:rsidP="00167B59">
      <w:pPr>
        <w:pStyle w:val="NormalWeb"/>
        <w:jc w:val="center"/>
        <w:rPr>
          <w:b/>
          <w:sz w:val="28"/>
          <w:szCs w:val="28"/>
        </w:rPr>
      </w:pPr>
      <w:r w:rsidRPr="00FD4A72">
        <w:rPr>
          <w:b/>
          <w:sz w:val="28"/>
          <w:szCs w:val="28"/>
        </w:rPr>
        <w:t>Обсяг фінансування районної Програми утримання комунальної установи «Районний методичний кабінет» Пологівської районної ради Запорізької області на 2021 рік</w:t>
      </w:r>
    </w:p>
    <w:p w:rsidR="00221E8A" w:rsidRDefault="00221E8A" w:rsidP="00167B59">
      <w:pPr>
        <w:spacing w:after="0" w:line="240" w:lineRule="auto"/>
        <w:jc w:val="both"/>
        <w:rPr>
          <w:rFonts w:ascii="Times New Roman" w:hAnsi="Times New Roman"/>
          <w:sz w:val="28"/>
          <w:szCs w:val="28"/>
          <w:lang w:eastAsia="ru-RU"/>
        </w:rPr>
      </w:pPr>
    </w:p>
    <w:p w:rsidR="00221E8A" w:rsidRDefault="00221E8A" w:rsidP="00167B59">
      <w:pPr>
        <w:spacing w:after="0" w:line="240" w:lineRule="auto"/>
        <w:jc w:val="both"/>
        <w:rPr>
          <w:rFonts w:ascii="Times New Roman" w:hAnsi="Times New Roman"/>
          <w:sz w:val="28"/>
          <w:szCs w:val="28"/>
          <w:lang w:eastAsia="ru-RU"/>
        </w:rPr>
      </w:pPr>
    </w:p>
    <w:p w:rsidR="00221E8A" w:rsidRPr="00FD4A72" w:rsidRDefault="00221E8A" w:rsidP="00167B59">
      <w:pPr>
        <w:spacing w:after="0" w:line="240" w:lineRule="auto"/>
        <w:jc w:val="both"/>
        <w:rPr>
          <w:rFonts w:ascii="Times New Roman" w:hAnsi="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4"/>
        <w:gridCol w:w="2601"/>
        <w:gridCol w:w="1701"/>
        <w:gridCol w:w="1559"/>
        <w:gridCol w:w="1695"/>
        <w:gridCol w:w="6"/>
        <w:gridCol w:w="1583"/>
      </w:tblGrid>
      <w:tr w:rsidR="00221E8A" w:rsidRPr="00FD4A72" w:rsidTr="00A523FD">
        <w:trPr>
          <w:trHeight w:val="345"/>
        </w:trPr>
        <w:tc>
          <w:tcPr>
            <w:tcW w:w="484" w:type="dxa"/>
            <w:vMerge w:val="restart"/>
          </w:tcPr>
          <w:p w:rsidR="00221E8A" w:rsidRPr="00FD4A72" w:rsidRDefault="00221E8A" w:rsidP="00167B59">
            <w:pPr>
              <w:spacing w:after="0" w:line="240" w:lineRule="auto"/>
              <w:jc w:val="center"/>
              <w:rPr>
                <w:rFonts w:ascii="Times New Roman" w:hAnsi="Times New Roman"/>
                <w:b/>
                <w:sz w:val="24"/>
                <w:szCs w:val="24"/>
                <w:lang w:eastAsia="ru-RU"/>
              </w:rPr>
            </w:pPr>
            <w:r w:rsidRPr="00FD4A72">
              <w:rPr>
                <w:rFonts w:ascii="Times New Roman" w:hAnsi="Times New Roman"/>
                <w:b/>
                <w:sz w:val="24"/>
                <w:szCs w:val="24"/>
                <w:lang w:eastAsia="ru-RU"/>
              </w:rPr>
              <w:t>№</w:t>
            </w:r>
          </w:p>
        </w:tc>
        <w:tc>
          <w:tcPr>
            <w:tcW w:w="2601" w:type="dxa"/>
            <w:vMerge w:val="restart"/>
          </w:tcPr>
          <w:p w:rsidR="00221E8A" w:rsidRPr="00FD4A72" w:rsidRDefault="00221E8A" w:rsidP="00167B59">
            <w:pPr>
              <w:spacing w:after="0" w:line="240" w:lineRule="auto"/>
              <w:jc w:val="center"/>
              <w:rPr>
                <w:rFonts w:ascii="Times New Roman" w:hAnsi="Times New Roman"/>
                <w:b/>
                <w:sz w:val="24"/>
                <w:szCs w:val="24"/>
                <w:lang w:eastAsia="ru-RU"/>
              </w:rPr>
            </w:pPr>
            <w:r w:rsidRPr="00FD4A72">
              <w:rPr>
                <w:rFonts w:ascii="Times New Roman" w:hAnsi="Times New Roman"/>
                <w:b/>
                <w:sz w:val="24"/>
                <w:szCs w:val="24"/>
                <w:lang w:eastAsia="ru-RU"/>
              </w:rPr>
              <w:t>Найменування заходу</w:t>
            </w:r>
          </w:p>
        </w:tc>
        <w:tc>
          <w:tcPr>
            <w:tcW w:w="1701" w:type="dxa"/>
            <w:vMerge w:val="restart"/>
          </w:tcPr>
          <w:p w:rsidR="00221E8A" w:rsidRPr="00FD4A72" w:rsidRDefault="00221E8A" w:rsidP="00167B59">
            <w:pPr>
              <w:spacing w:after="0" w:line="240" w:lineRule="auto"/>
              <w:jc w:val="center"/>
              <w:rPr>
                <w:rFonts w:ascii="Times New Roman" w:hAnsi="Times New Roman"/>
                <w:b/>
                <w:sz w:val="24"/>
                <w:szCs w:val="24"/>
                <w:lang w:eastAsia="ru-RU"/>
              </w:rPr>
            </w:pPr>
            <w:r w:rsidRPr="00FD4A72">
              <w:rPr>
                <w:rFonts w:ascii="Times New Roman" w:hAnsi="Times New Roman"/>
                <w:b/>
                <w:sz w:val="24"/>
                <w:szCs w:val="24"/>
                <w:lang w:eastAsia="ru-RU"/>
              </w:rPr>
              <w:t>Виконавець</w:t>
            </w:r>
          </w:p>
        </w:tc>
        <w:tc>
          <w:tcPr>
            <w:tcW w:w="1559" w:type="dxa"/>
            <w:vMerge w:val="restart"/>
          </w:tcPr>
          <w:p w:rsidR="00221E8A" w:rsidRPr="00FD4A72" w:rsidRDefault="00221E8A" w:rsidP="00167B59">
            <w:pPr>
              <w:spacing w:after="0" w:line="240" w:lineRule="auto"/>
              <w:jc w:val="center"/>
              <w:rPr>
                <w:rFonts w:ascii="Times New Roman" w:hAnsi="Times New Roman"/>
                <w:b/>
                <w:sz w:val="24"/>
                <w:szCs w:val="24"/>
                <w:lang w:eastAsia="ru-RU"/>
              </w:rPr>
            </w:pPr>
            <w:r w:rsidRPr="00FD4A72">
              <w:rPr>
                <w:rFonts w:ascii="Times New Roman" w:hAnsi="Times New Roman"/>
                <w:b/>
                <w:sz w:val="24"/>
                <w:szCs w:val="24"/>
                <w:lang w:eastAsia="ru-RU"/>
              </w:rPr>
              <w:t>Термін виконання</w:t>
            </w:r>
          </w:p>
        </w:tc>
        <w:tc>
          <w:tcPr>
            <w:tcW w:w="3284" w:type="dxa"/>
            <w:gridSpan w:val="3"/>
          </w:tcPr>
          <w:p w:rsidR="00221E8A" w:rsidRPr="00FD4A72" w:rsidRDefault="00221E8A" w:rsidP="00167B59">
            <w:pPr>
              <w:spacing w:after="0" w:line="240" w:lineRule="auto"/>
              <w:jc w:val="center"/>
              <w:rPr>
                <w:rFonts w:ascii="Times New Roman" w:hAnsi="Times New Roman"/>
                <w:b/>
                <w:sz w:val="24"/>
                <w:szCs w:val="24"/>
                <w:lang w:eastAsia="ru-RU"/>
              </w:rPr>
            </w:pPr>
            <w:r w:rsidRPr="00FD4A72">
              <w:rPr>
                <w:rFonts w:ascii="Times New Roman" w:hAnsi="Times New Roman"/>
                <w:b/>
                <w:sz w:val="24"/>
                <w:szCs w:val="24"/>
                <w:lang w:eastAsia="ru-RU"/>
              </w:rPr>
              <w:t>Фінансування</w:t>
            </w:r>
          </w:p>
        </w:tc>
      </w:tr>
      <w:tr w:rsidR="00221E8A" w:rsidRPr="00FD4A72" w:rsidTr="00751A5E">
        <w:trPr>
          <w:trHeight w:val="300"/>
        </w:trPr>
        <w:tc>
          <w:tcPr>
            <w:tcW w:w="484" w:type="dxa"/>
            <w:vMerge/>
          </w:tcPr>
          <w:p w:rsidR="00221E8A" w:rsidRPr="00FD4A72" w:rsidRDefault="00221E8A" w:rsidP="00167B59">
            <w:pPr>
              <w:spacing w:after="0" w:line="240" w:lineRule="auto"/>
              <w:jc w:val="center"/>
              <w:rPr>
                <w:rFonts w:ascii="Times New Roman" w:hAnsi="Times New Roman"/>
                <w:b/>
                <w:sz w:val="24"/>
                <w:szCs w:val="24"/>
                <w:lang w:eastAsia="ru-RU"/>
              </w:rPr>
            </w:pPr>
          </w:p>
        </w:tc>
        <w:tc>
          <w:tcPr>
            <w:tcW w:w="2601" w:type="dxa"/>
            <w:vMerge/>
          </w:tcPr>
          <w:p w:rsidR="00221E8A" w:rsidRPr="00FD4A72" w:rsidRDefault="00221E8A" w:rsidP="00167B59">
            <w:pPr>
              <w:spacing w:after="0" w:line="240" w:lineRule="auto"/>
              <w:jc w:val="center"/>
              <w:rPr>
                <w:rFonts w:ascii="Times New Roman" w:hAnsi="Times New Roman"/>
                <w:b/>
                <w:sz w:val="24"/>
                <w:szCs w:val="24"/>
                <w:lang w:eastAsia="ru-RU"/>
              </w:rPr>
            </w:pPr>
          </w:p>
        </w:tc>
        <w:tc>
          <w:tcPr>
            <w:tcW w:w="1701" w:type="dxa"/>
            <w:vMerge/>
          </w:tcPr>
          <w:p w:rsidR="00221E8A" w:rsidRPr="00FD4A72" w:rsidRDefault="00221E8A" w:rsidP="00167B59">
            <w:pPr>
              <w:spacing w:after="0" w:line="240" w:lineRule="auto"/>
              <w:jc w:val="center"/>
              <w:rPr>
                <w:rFonts w:ascii="Times New Roman" w:hAnsi="Times New Roman"/>
                <w:b/>
                <w:sz w:val="24"/>
                <w:szCs w:val="24"/>
                <w:lang w:eastAsia="ru-RU"/>
              </w:rPr>
            </w:pPr>
          </w:p>
        </w:tc>
        <w:tc>
          <w:tcPr>
            <w:tcW w:w="1559" w:type="dxa"/>
            <w:vMerge/>
          </w:tcPr>
          <w:p w:rsidR="00221E8A" w:rsidRPr="00FD4A72" w:rsidRDefault="00221E8A" w:rsidP="00167B59">
            <w:pPr>
              <w:spacing w:after="0" w:line="240" w:lineRule="auto"/>
              <w:jc w:val="center"/>
              <w:rPr>
                <w:rFonts w:ascii="Times New Roman" w:hAnsi="Times New Roman"/>
                <w:b/>
                <w:sz w:val="24"/>
                <w:szCs w:val="24"/>
                <w:lang w:eastAsia="ru-RU"/>
              </w:rPr>
            </w:pPr>
          </w:p>
        </w:tc>
        <w:tc>
          <w:tcPr>
            <w:tcW w:w="1695" w:type="dxa"/>
            <w:vAlign w:val="center"/>
          </w:tcPr>
          <w:p w:rsidR="00221E8A" w:rsidRPr="00FD4A72" w:rsidRDefault="00221E8A" w:rsidP="00081710">
            <w:pPr>
              <w:jc w:val="center"/>
              <w:rPr>
                <w:rFonts w:ascii="Times New Roman" w:hAnsi="Times New Roman"/>
                <w:b/>
                <w:sz w:val="24"/>
                <w:szCs w:val="24"/>
              </w:rPr>
            </w:pPr>
            <w:r w:rsidRPr="00FD4A72">
              <w:rPr>
                <w:rFonts w:ascii="Times New Roman" w:hAnsi="Times New Roman"/>
                <w:b/>
                <w:sz w:val="24"/>
                <w:szCs w:val="24"/>
              </w:rPr>
              <w:t>Джерела</w:t>
            </w:r>
          </w:p>
        </w:tc>
        <w:tc>
          <w:tcPr>
            <w:tcW w:w="1589" w:type="dxa"/>
            <w:gridSpan w:val="2"/>
            <w:vAlign w:val="center"/>
          </w:tcPr>
          <w:p w:rsidR="00221E8A" w:rsidRPr="00FD4A72" w:rsidRDefault="00221E8A" w:rsidP="00081710">
            <w:pPr>
              <w:jc w:val="center"/>
              <w:rPr>
                <w:rFonts w:ascii="Times New Roman" w:hAnsi="Times New Roman"/>
                <w:b/>
                <w:sz w:val="24"/>
                <w:szCs w:val="24"/>
              </w:rPr>
            </w:pPr>
            <w:r w:rsidRPr="00FD4A72">
              <w:rPr>
                <w:rFonts w:ascii="Times New Roman" w:hAnsi="Times New Roman"/>
                <w:b/>
                <w:sz w:val="24"/>
                <w:szCs w:val="24"/>
              </w:rPr>
              <w:t>Обсяги, грн.</w:t>
            </w:r>
          </w:p>
        </w:tc>
      </w:tr>
      <w:tr w:rsidR="00221E8A" w:rsidRPr="00FD4A72" w:rsidTr="00167B59">
        <w:trPr>
          <w:trHeight w:val="240"/>
        </w:trPr>
        <w:tc>
          <w:tcPr>
            <w:tcW w:w="484" w:type="dxa"/>
            <w:vAlign w:val="center"/>
          </w:tcPr>
          <w:p w:rsidR="00221E8A" w:rsidRPr="00FD4A72" w:rsidRDefault="00221E8A" w:rsidP="00167B59">
            <w:pPr>
              <w:spacing w:after="0" w:line="240" w:lineRule="auto"/>
              <w:jc w:val="center"/>
              <w:rPr>
                <w:rFonts w:ascii="Times New Roman" w:hAnsi="Times New Roman"/>
                <w:sz w:val="24"/>
                <w:szCs w:val="24"/>
                <w:lang w:eastAsia="ru-RU"/>
              </w:rPr>
            </w:pPr>
            <w:r w:rsidRPr="00FD4A72">
              <w:rPr>
                <w:rFonts w:ascii="Times New Roman" w:hAnsi="Times New Roman"/>
                <w:sz w:val="24"/>
                <w:szCs w:val="24"/>
                <w:lang w:eastAsia="ru-RU"/>
              </w:rPr>
              <w:t>1</w:t>
            </w:r>
          </w:p>
        </w:tc>
        <w:tc>
          <w:tcPr>
            <w:tcW w:w="2601" w:type="dxa"/>
            <w:vAlign w:val="center"/>
          </w:tcPr>
          <w:p w:rsidR="00221E8A" w:rsidRPr="00FD4A72" w:rsidRDefault="00221E8A" w:rsidP="00167B59">
            <w:pPr>
              <w:spacing w:after="0" w:line="240" w:lineRule="auto"/>
              <w:jc w:val="center"/>
              <w:rPr>
                <w:rFonts w:ascii="Times New Roman" w:hAnsi="Times New Roman"/>
                <w:sz w:val="24"/>
                <w:szCs w:val="24"/>
                <w:lang w:eastAsia="ru-RU"/>
              </w:rPr>
            </w:pPr>
            <w:r w:rsidRPr="00FD4A72">
              <w:rPr>
                <w:rFonts w:ascii="Times New Roman" w:hAnsi="Times New Roman"/>
                <w:sz w:val="24"/>
                <w:szCs w:val="24"/>
                <w:lang w:eastAsia="ru-RU"/>
              </w:rPr>
              <w:t>2</w:t>
            </w:r>
          </w:p>
        </w:tc>
        <w:tc>
          <w:tcPr>
            <w:tcW w:w="1701" w:type="dxa"/>
            <w:vAlign w:val="center"/>
          </w:tcPr>
          <w:p w:rsidR="00221E8A" w:rsidRPr="00FD4A72" w:rsidRDefault="00221E8A" w:rsidP="00167B59">
            <w:pPr>
              <w:spacing w:after="0" w:line="240" w:lineRule="auto"/>
              <w:jc w:val="center"/>
              <w:rPr>
                <w:rFonts w:ascii="Times New Roman" w:hAnsi="Times New Roman"/>
                <w:sz w:val="24"/>
                <w:szCs w:val="24"/>
                <w:lang w:eastAsia="ru-RU"/>
              </w:rPr>
            </w:pPr>
            <w:r w:rsidRPr="00FD4A72">
              <w:rPr>
                <w:rFonts w:ascii="Times New Roman" w:hAnsi="Times New Roman"/>
                <w:sz w:val="24"/>
                <w:szCs w:val="24"/>
                <w:lang w:eastAsia="ru-RU"/>
              </w:rPr>
              <w:t>3</w:t>
            </w:r>
          </w:p>
        </w:tc>
        <w:tc>
          <w:tcPr>
            <w:tcW w:w="1559" w:type="dxa"/>
            <w:vAlign w:val="center"/>
          </w:tcPr>
          <w:p w:rsidR="00221E8A" w:rsidRPr="00FD4A72" w:rsidRDefault="00221E8A" w:rsidP="00167B59">
            <w:pPr>
              <w:spacing w:after="0" w:line="240" w:lineRule="auto"/>
              <w:jc w:val="center"/>
              <w:rPr>
                <w:rFonts w:ascii="Times New Roman" w:hAnsi="Times New Roman"/>
                <w:sz w:val="24"/>
                <w:szCs w:val="24"/>
                <w:lang w:eastAsia="ru-RU"/>
              </w:rPr>
            </w:pPr>
            <w:r w:rsidRPr="00FD4A72">
              <w:rPr>
                <w:rFonts w:ascii="Times New Roman" w:hAnsi="Times New Roman"/>
                <w:sz w:val="24"/>
                <w:szCs w:val="24"/>
                <w:lang w:eastAsia="ru-RU"/>
              </w:rPr>
              <w:t>4</w:t>
            </w:r>
          </w:p>
        </w:tc>
        <w:tc>
          <w:tcPr>
            <w:tcW w:w="1701" w:type="dxa"/>
            <w:gridSpan w:val="2"/>
            <w:vAlign w:val="center"/>
          </w:tcPr>
          <w:p w:rsidR="00221E8A" w:rsidRPr="00FD4A72" w:rsidRDefault="00221E8A" w:rsidP="00167B59">
            <w:pPr>
              <w:spacing w:after="0" w:line="240" w:lineRule="auto"/>
              <w:jc w:val="center"/>
              <w:rPr>
                <w:rFonts w:ascii="Times New Roman" w:hAnsi="Times New Roman"/>
                <w:sz w:val="24"/>
                <w:szCs w:val="24"/>
                <w:lang w:eastAsia="ru-RU"/>
              </w:rPr>
            </w:pPr>
            <w:r w:rsidRPr="00FD4A72">
              <w:rPr>
                <w:rFonts w:ascii="Times New Roman" w:hAnsi="Times New Roman"/>
                <w:sz w:val="24"/>
                <w:szCs w:val="24"/>
                <w:lang w:eastAsia="ru-RU"/>
              </w:rPr>
              <w:t>5</w:t>
            </w:r>
          </w:p>
        </w:tc>
        <w:tc>
          <w:tcPr>
            <w:tcW w:w="1583" w:type="dxa"/>
            <w:vAlign w:val="center"/>
          </w:tcPr>
          <w:p w:rsidR="00221E8A" w:rsidRPr="00FD4A72" w:rsidRDefault="00221E8A" w:rsidP="00167B59">
            <w:pPr>
              <w:spacing w:after="0" w:line="240" w:lineRule="auto"/>
              <w:jc w:val="center"/>
              <w:rPr>
                <w:rFonts w:ascii="Times New Roman" w:hAnsi="Times New Roman"/>
                <w:sz w:val="24"/>
                <w:szCs w:val="24"/>
                <w:lang w:eastAsia="ru-RU"/>
              </w:rPr>
            </w:pPr>
            <w:r w:rsidRPr="00FD4A72">
              <w:rPr>
                <w:rFonts w:ascii="Times New Roman" w:hAnsi="Times New Roman"/>
                <w:sz w:val="24"/>
                <w:szCs w:val="24"/>
                <w:lang w:eastAsia="ru-RU"/>
              </w:rPr>
              <w:t>6</w:t>
            </w:r>
          </w:p>
        </w:tc>
      </w:tr>
      <w:tr w:rsidR="00221E8A" w:rsidRPr="00FD4A72" w:rsidTr="00B779FF">
        <w:trPr>
          <w:trHeight w:val="1680"/>
        </w:trPr>
        <w:tc>
          <w:tcPr>
            <w:tcW w:w="484" w:type="dxa"/>
          </w:tcPr>
          <w:p w:rsidR="00221E8A" w:rsidRPr="00FD4A72" w:rsidRDefault="00221E8A" w:rsidP="00B779FF">
            <w:pPr>
              <w:spacing w:after="0" w:line="240" w:lineRule="auto"/>
              <w:jc w:val="center"/>
              <w:rPr>
                <w:rFonts w:ascii="Times New Roman" w:hAnsi="Times New Roman"/>
                <w:sz w:val="24"/>
                <w:szCs w:val="24"/>
                <w:lang w:eastAsia="ru-RU"/>
              </w:rPr>
            </w:pPr>
            <w:r w:rsidRPr="00FD4A72">
              <w:rPr>
                <w:rFonts w:ascii="Times New Roman" w:hAnsi="Times New Roman"/>
                <w:sz w:val="24"/>
                <w:szCs w:val="24"/>
                <w:lang w:eastAsia="ru-RU"/>
              </w:rPr>
              <w:t>1.</w:t>
            </w:r>
          </w:p>
        </w:tc>
        <w:tc>
          <w:tcPr>
            <w:tcW w:w="2601" w:type="dxa"/>
          </w:tcPr>
          <w:p w:rsidR="00221E8A" w:rsidRPr="00FD4A72" w:rsidRDefault="00221E8A" w:rsidP="00B779FF">
            <w:pPr>
              <w:spacing w:after="0" w:line="240" w:lineRule="auto"/>
              <w:jc w:val="center"/>
              <w:rPr>
                <w:rFonts w:ascii="Times New Roman" w:hAnsi="Times New Roman"/>
                <w:sz w:val="24"/>
                <w:szCs w:val="24"/>
                <w:lang w:eastAsia="ru-RU"/>
              </w:rPr>
            </w:pPr>
            <w:r w:rsidRPr="00FD4A72">
              <w:rPr>
                <w:rFonts w:ascii="Times New Roman" w:hAnsi="Times New Roman"/>
                <w:sz w:val="24"/>
                <w:szCs w:val="24"/>
                <w:lang w:eastAsia="ru-RU"/>
              </w:rPr>
              <w:t>Утримання комунальної установи «Районний методичний кабінет» Пологівської районної ради Запорізької області</w:t>
            </w:r>
          </w:p>
        </w:tc>
        <w:tc>
          <w:tcPr>
            <w:tcW w:w="1701" w:type="dxa"/>
          </w:tcPr>
          <w:p w:rsidR="00221E8A" w:rsidRPr="00FD4A72" w:rsidRDefault="00221E8A" w:rsidP="00B779FF">
            <w:pPr>
              <w:spacing w:after="0" w:line="240" w:lineRule="auto"/>
              <w:jc w:val="center"/>
              <w:rPr>
                <w:rFonts w:ascii="Times New Roman" w:hAnsi="Times New Roman"/>
                <w:sz w:val="24"/>
                <w:szCs w:val="24"/>
                <w:lang w:eastAsia="ru-RU"/>
              </w:rPr>
            </w:pPr>
            <w:r w:rsidRPr="00FD4A72">
              <w:rPr>
                <w:rFonts w:ascii="Times New Roman" w:hAnsi="Times New Roman"/>
                <w:sz w:val="24"/>
                <w:szCs w:val="24"/>
                <w:lang w:eastAsia="ru-RU"/>
              </w:rPr>
              <w:t>Пологівська районна рада Запорізької області</w:t>
            </w:r>
          </w:p>
        </w:tc>
        <w:tc>
          <w:tcPr>
            <w:tcW w:w="1559" w:type="dxa"/>
          </w:tcPr>
          <w:p w:rsidR="00221E8A" w:rsidRPr="00FD4A72" w:rsidRDefault="00221E8A" w:rsidP="00B779FF">
            <w:pPr>
              <w:spacing w:after="0" w:line="240" w:lineRule="auto"/>
              <w:jc w:val="center"/>
              <w:rPr>
                <w:rFonts w:ascii="Times New Roman" w:hAnsi="Times New Roman"/>
                <w:sz w:val="24"/>
                <w:szCs w:val="24"/>
                <w:lang w:eastAsia="ru-RU"/>
              </w:rPr>
            </w:pPr>
            <w:r w:rsidRPr="00FD4A72">
              <w:rPr>
                <w:rFonts w:ascii="Times New Roman" w:hAnsi="Times New Roman"/>
                <w:sz w:val="24"/>
                <w:szCs w:val="24"/>
                <w:lang w:eastAsia="ru-RU"/>
              </w:rPr>
              <w:t>2021 рік</w:t>
            </w:r>
          </w:p>
        </w:tc>
        <w:tc>
          <w:tcPr>
            <w:tcW w:w="1701" w:type="dxa"/>
            <w:gridSpan w:val="2"/>
          </w:tcPr>
          <w:p w:rsidR="00221E8A" w:rsidRPr="00FD4A72" w:rsidRDefault="00221E8A" w:rsidP="00B779FF">
            <w:pPr>
              <w:spacing w:after="0" w:line="240" w:lineRule="auto"/>
              <w:jc w:val="center"/>
              <w:rPr>
                <w:rFonts w:ascii="Times New Roman" w:hAnsi="Times New Roman"/>
                <w:sz w:val="24"/>
                <w:szCs w:val="24"/>
                <w:lang w:eastAsia="ru-RU"/>
              </w:rPr>
            </w:pPr>
            <w:r w:rsidRPr="00FD4A72">
              <w:rPr>
                <w:rFonts w:ascii="Times New Roman" w:hAnsi="Times New Roman"/>
                <w:sz w:val="24"/>
                <w:szCs w:val="24"/>
                <w:lang w:eastAsia="ru-RU"/>
              </w:rPr>
              <w:t>Районний бюджет</w:t>
            </w:r>
          </w:p>
        </w:tc>
        <w:tc>
          <w:tcPr>
            <w:tcW w:w="1583" w:type="dxa"/>
          </w:tcPr>
          <w:p w:rsidR="00221E8A" w:rsidRPr="00FD4A72" w:rsidRDefault="00221E8A" w:rsidP="00B779FF">
            <w:pPr>
              <w:spacing w:after="0" w:line="240" w:lineRule="auto"/>
              <w:jc w:val="center"/>
              <w:rPr>
                <w:rFonts w:ascii="Times New Roman" w:hAnsi="Times New Roman"/>
                <w:sz w:val="24"/>
                <w:szCs w:val="24"/>
                <w:lang w:eastAsia="ru-RU"/>
              </w:rPr>
            </w:pPr>
            <w:r w:rsidRPr="00FD4A72">
              <w:rPr>
                <w:rFonts w:ascii="Times New Roman" w:hAnsi="Times New Roman"/>
                <w:sz w:val="28"/>
                <w:szCs w:val="28"/>
                <w:lang w:eastAsia="uk-UA"/>
              </w:rPr>
              <w:t>413994</w:t>
            </w:r>
          </w:p>
        </w:tc>
      </w:tr>
    </w:tbl>
    <w:p w:rsidR="00221E8A" w:rsidRDefault="00221E8A" w:rsidP="00B26A62">
      <w:pPr>
        <w:spacing w:after="0" w:line="240" w:lineRule="auto"/>
        <w:rPr>
          <w:rFonts w:ascii="Times New Roman" w:hAnsi="Times New Roman"/>
          <w:sz w:val="28"/>
          <w:szCs w:val="28"/>
          <w:lang w:eastAsia="ru-RU"/>
        </w:rPr>
      </w:pPr>
    </w:p>
    <w:p w:rsidR="00221E8A" w:rsidRDefault="00221E8A" w:rsidP="00B26A62">
      <w:pPr>
        <w:spacing w:after="0" w:line="240" w:lineRule="auto"/>
        <w:rPr>
          <w:rFonts w:ascii="Times New Roman" w:hAnsi="Times New Roman"/>
          <w:sz w:val="28"/>
          <w:szCs w:val="28"/>
          <w:lang w:eastAsia="ru-RU"/>
        </w:rPr>
      </w:pPr>
    </w:p>
    <w:p w:rsidR="00221E8A" w:rsidRDefault="00221E8A" w:rsidP="00B26A62">
      <w:pPr>
        <w:spacing w:after="0" w:line="240" w:lineRule="auto"/>
        <w:rPr>
          <w:rFonts w:ascii="Times New Roman" w:hAnsi="Times New Roman"/>
          <w:sz w:val="28"/>
          <w:szCs w:val="28"/>
          <w:lang w:eastAsia="ru-RU"/>
        </w:rPr>
      </w:pPr>
    </w:p>
    <w:p w:rsidR="00221E8A" w:rsidRDefault="00221E8A" w:rsidP="00B26A62">
      <w:pPr>
        <w:spacing w:after="0" w:line="240" w:lineRule="auto"/>
        <w:rPr>
          <w:rFonts w:ascii="Times New Roman" w:hAnsi="Times New Roman"/>
          <w:sz w:val="28"/>
          <w:szCs w:val="28"/>
          <w:lang w:eastAsia="ru-RU"/>
        </w:rPr>
      </w:pPr>
    </w:p>
    <w:p w:rsidR="00221E8A" w:rsidRPr="00FD4A72" w:rsidRDefault="00221E8A" w:rsidP="00B26A62">
      <w:pPr>
        <w:spacing w:after="0" w:line="240" w:lineRule="auto"/>
        <w:rPr>
          <w:rFonts w:ascii="Times New Roman" w:hAnsi="Times New Roman"/>
          <w:sz w:val="28"/>
          <w:szCs w:val="28"/>
        </w:rPr>
      </w:pPr>
      <w:r>
        <w:rPr>
          <w:rFonts w:ascii="Times New Roman" w:hAnsi="Times New Roman"/>
          <w:sz w:val="28"/>
          <w:szCs w:val="28"/>
        </w:rPr>
        <w:t xml:space="preserve">Начальник відділу </w:t>
      </w:r>
      <w:r w:rsidRPr="00FD4A72">
        <w:rPr>
          <w:rFonts w:ascii="Times New Roman" w:hAnsi="Times New Roman"/>
          <w:sz w:val="28"/>
          <w:szCs w:val="28"/>
        </w:rPr>
        <w:t>фінансово-господарського</w:t>
      </w:r>
    </w:p>
    <w:p w:rsidR="00221E8A" w:rsidRPr="00FD4A72" w:rsidRDefault="00221E8A" w:rsidP="00B26A62">
      <w:pPr>
        <w:spacing w:after="0" w:line="240" w:lineRule="auto"/>
        <w:rPr>
          <w:rFonts w:ascii="Times New Roman" w:hAnsi="Times New Roman"/>
          <w:sz w:val="28"/>
          <w:szCs w:val="28"/>
        </w:rPr>
      </w:pPr>
      <w:r w:rsidRPr="00FD4A72">
        <w:rPr>
          <w:rFonts w:ascii="Times New Roman" w:hAnsi="Times New Roman"/>
          <w:sz w:val="28"/>
          <w:szCs w:val="28"/>
        </w:rPr>
        <w:t>забезпечення виконавчого апарату</w:t>
      </w:r>
    </w:p>
    <w:p w:rsidR="00221E8A" w:rsidRPr="00FD4A72" w:rsidRDefault="00221E8A" w:rsidP="00B26A62">
      <w:pPr>
        <w:spacing w:after="0" w:line="240" w:lineRule="auto"/>
        <w:rPr>
          <w:rFonts w:ascii="Times New Roman" w:hAnsi="Times New Roman"/>
          <w:sz w:val="28"/>
          <w:szCs w:val="28"/>
        </w:rPr>
      </w:pPr>
      <w:r w:rsidRPr="00FD4A72">
        <w:rPr>
          <w:rFonts w:ascii="Times New Roman" w:hAnsi="Times New Roman"/>
          <w:sz w:val="28"/>
          <w:szCs w:val="28"/>
        </w:rPr>
        <w:t>районної ради</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FD4A72">
        <w:rPr>
          <w:rFonts w:ascii="Times New Roman" w:hAnsi="Times New Roman"/>
          <w:sz w:val="28"/>
          <w:szCs w:val="28"/>
        </w:rPr>
        <w:t xml:space="preserve">                           </w:t>
      </w:r>
      <w:r>
        <w:rPr>
          <w:rFonts w:ascii="Times New Roman" w:hAnsi="Times New Roman"/>
          <w:sz w:val="28"/>
          <w:szCs w:val="28"/>
        </w:rPr>
        <w:t xml:space="preserve">                </w:t>
      </w:r>
      <w:r w:rsidRPr="00FD4A72">
        <w:rPr>
          <w:rFonts w:ascii="Times New Roman" w:hAnsi="Times New Roman"/>
          <w:sz w:val="28"/>
          <w:szCs w:val="28"/>
        </w:rPr>
        <w:t xml:space="preserve">   Марина МАРЧЕНКО</w:t>
      </w:r>
    </w:p>
    <w:p w:rsidR="00221E8A" w:rsidRPr="00FD4A72" w:rsidRDefault="00221E8A" w:rsidP="00167B59">
      <w:pPr>
        <w:spacing w:after="0" w:line="240" w:lineRule="auto"/>
        <w:jc w:val="both"/>
        <w:rPr>
          <w:rFonts w:ascii="Times New Roman" w:hAnsi="Times New Roman"/>
          <w:sz w:val="28"/>
          <w:szCs w:val="28"/>
          <w:lang w:eastAsia="ru-RU"/>
        </w:rPr>
      </w:pPr>
    </w:p>
    <w:p w:rsidR="00221E8A" w:rsidRDefault="00221E8A" w:rsidP="00B779FF">
      <w:pPr>
        <w:spacing w:after="0"/>
        <w:jc w:val="right"/>
        <w:rPr>
          <w:rFonts w:ascii="Times New Roman" w:hAnsi="Times New Roman"/>
          <w:sz w:val="28"/>
          <w:szCs w:val="28"/>
        </w:rPr>
      </w:pPr>
    </w:p>
    <w:p w:rsidR="00221E8A" w:rsidRDefault="00221E8A" w:rsidP="00B779FF">
      <w:pPr>
        <w:spacing w:after="0"/>
        <w:jc w:val="right"/>
        <w:rPr>
          <w:rFonts w:ascii="Times New Roman" w:hAnsi="Times New Roman"/>
          <w:sz w:val="28"/>
          <w:szCs w:val="28"/>
        </w:rPr>
      </w:pPr>
    </w:p>
    <w:p w:rsidR="00221E8A" w:rsidRDefault="00221E8A" w:rsidP="00B779FF">
      <w:pPr>
        <w:spacing w:after="0"/>
        <w:jc w:val="right"/>
        <w:rPr>
          <w:rFonts w:ascii="Times New Roman" w:hAnsi="Times New Roman"/>
          <w:sz w:val="28"/>
          <w:szCs w:val="28"/>
        </w:rPr>
      </w:pPr>
    </w:p>
    <w:p w:rsidR="00221E8A" w:rsidRDefault="00221E8A" w:rsidP="00B779FF">
      <w:pPr>
        <w:spacing w:after="0"/>
        <w:jc w:val="right"/>
        <w:rPr>
          <w:rFonts w:ascii="Times New Roman" w:hAnsi="Times New Roman"/>
          <w:sz w:val="28"/>
          <w:szCs w:val="28"/>
        </w:rPr>
      </w:pPr>
    </w:p>
    <w:p w:rsidR="00221E8A" w:rsidRDefault="00221E8A" w:rsidP="00B779FF">
      <w:pPr>
        <w:spacing w:after="0"/>
        <w:jc w:val="right"/>
        <w:rPr>
          <w:rFonts w:ascii="Times New Roman" w:hAnsi="Times New Roman"/>
          <w:sz w:val="28"/>
          <w:szCs w:val="28"/>
        </w:rPr>
      </w:pPr>
    </w:p>
    <w:p w:rsidR="00221E8A" w:rsidRDefault="00221E8A" w:rsidP="00B779FF">
      <w:pPr>
        <w:spacing w:after="0"/>
        <w:jc w:val="right"/>
        <w:rPr>
          <w:rFonts w:ascii="Times New Roman" w:hAnsi="Times New Roman"/>
          <w:sz w:val="28"/>
          <w:szCs w:val="28"/>
        </w:rPr>
      </w:pPr>
    </w:p>
    <w:p w:rsidR="00221E8A" w:rsidRDefault="00221E8A" w:rsidP="00B779FF">
      <w:pPr>
        <w:spacing w:after="0"/>
        <w:jc w:val="right"/>
        <w:rPr>
          <w:rFonts w:ascii="Times New Roman" w:hAnsi="Times New Roman"/>
          <w:sz w:val="28"/>
          <w:szCs w:val="28"/>
        </w:rPr>
      </w:pPr>
    </w:p>
    <w:p w:rsidR="00221E8A" w:rsidRDefault="00221E8A" w:rsidP="00B779FF">
      <w:pPr>
        <w:spacing w:after="0"/>
        <w:jc w:val="right"/>
        <w:rPr>
          <w:rFonts w:ascii="Times New Roman" w:hAnsi="Times New Roman"/>
          <w:sz w:val="28"/>
          <w:szCs w:val="28"/>
        </w:rPr>
      </w:pPr>
    </w:p>
    <w:p w:rsidR="00221E8A" w:rsidRDefault="00221E8A" w:rsidP="00B779FF">
      <w:pPr>
        <w:spacing w:after="0"/>
        <w:jc w:val="right"/>
        <w:rPr>
          <w:rFonts w:ascii="Times New Roman" w:hAnsi="Times New Roman"/>
          <w:sz w:val="28"/>
          <w:szCs w:val="28"/>
        </w:rPr>
      </w:pPr>
    </w:p>
    <w:p w:rsidR="00221E8A" w:rsidRDefault="00221E8A" w:rsidP="00B779FF">
      <w:pPr>
        <w:spacing w:after="0"/>
        <w:jc w:val="right"/>
        <w:rPr>
          <w:rFonts w:ascii="Times New Roman" w:hAnsi="Times New Roman"/>
          <w:sz w:val="28"/>
          <w:szCs w:val="28"/>
        </w:rPr>
      </w:pPr>
    </w:p>
    <w:p w:rsidR="00221E8A" w:rsidRDefault="00221E8A" w:rsidP="00B779FF">
      <w:pPr>
        <w:spacing w:after="0"/>
        <w:jc w:val="right"/>
        <w:rPr>
          <w:rFonts w:ascii="Times New Roman" w:hAnsi="Times New Roman"/>
          <w:sz w:val="28"/>
          <w:szCs w:val="28"/>
        </w:rPr>
      </w:pPr>
    </w:p>
    <w:p w:rsidR="00221E8A" w:rsidRDefault="00221E8A" w:rsidP="00B779FF">
      <w:pPr>
        <w:spacing w:after="0"/>
        <w:jc w:val="right"/>
        <w:rPr>
          <w:rFonts w:ascii="Times New Roman" w:hAnsi="Times New Roman"/>
          <w:sz w:val="28"/>
          <w:szCs w:val="28"/>
        </w:rPr>
      </w:pPr>
    </w:p>
    <w:p w:rsidR="00221E8A" w:rsidRDefault="00221E8A" w:rsidP="00B779FF">
      <w:pPr>
        <w:spacing w:after="0"/>
        <w:jc w:val="right"/>
        <w:rPr>
          <w:rFonts w:ascii="Times New Roman" w:hAnsi="Times New Roman"/>
          <w:sz w:val="28"/>
          <w:szCs w:val="28"/>
        </w:rPr>
      </w:pPr>
    </w:p>
    <w:p w:rsidR="00221E8A" w:rsidRDefault="00221E8A" w:rsidP="00B779FF">
      <w:pPr>
        <w:spacing w:after="0"/>
        <w:jc w:val="right"/>
        <w:rPr>
          <w:rFonts w:ascii="Times New Roman" w:hAnsi="Times New Roman"/>
          <w:sz w:val="28"/>
          <w:szCs w:val="28"/>
        </w:rPr>
      </w:pPr>
    </w:p>
    <w:p w:rsidR="00221E8A" w:rsidRPr="00FD4A72" w:rsidRDefault="00221E8A" w:rsidP="00B779FF">
      <w:pPr>
        <w:spacing w:after="0"/>
        <w:jc w:val="right"/>
        <w:rPr>
          <w:rFonts w:ascii="Times New Roman" w:hAnsi="Times New Roman"/>
          <w:sz w:val="28"/>
          <w:szCs w:val="28"/>
        </w:rPr>
      </w:pPr>
      <w:r w:rsidRPr="00FD4A72">
        <w:rPr>
          <w:rFonts w:ascii="Times New Roman" w:hAnsi="Times New Roman"/>
          <w:sz w:val="28"/>
          <w:szCs w:val="28"/>
        </w:rPr>
        <w:t xml:space="preserve">Додаток 2 </w:t>
      </w:r>
    </w:p>
    <w:p w:rsidR="00221E8A" w:rsidRPr="00FD4A72" w:rsidRDefault="00221E8A" w:rsidP="00B779FF">
      <w:pPr>
        <w:spacing w:after="0"/>
        <w:jc w:val="right"/>
        <w:rPr>
          <w:rFonts w:ascii="Times New Roman" w:hAnsi="Times New Roman"/>
          <w:sz w:val="28"/>
          <w:szCs w:val="28"/>
        </w:rPr>
      </w:pPr>
      <w:r w:rsidRPr="00FD4A72">
        <w:rPr>
          <w:rFonts w:ascii="Times New Roman" w:hAnsi="Times New Roman"/>
          <w:sz w:val="28"/>
          <w:szCs w:val="28"/>
        </w:rPr>
        <w:t xml:space="preserve">до Програми </w:t>
      </w:r>
    </w:p>
    <w:p w:rsidR="00221E8A" w:rsidRDefault="00221E8A" w:rsidP="00B779FF">
      <w:pPr>
        <w:spacing w:after="0"/>
        <w:jc w:val="center"/>
        <w:rPr>
          <w:rFonts w:ascii="Times New Roman" w:hAnsi="Times New Roman"/>
          <w:b/>
          <w:sz w:val="28"/>
          <w:szCs w:val="28"/>
        </w:rPr>
      </w:pPr>
    </w:p>
    <w:p w:rsidR="00221E8A" w:rsidRDefault="00221E8A" w:rsidP="00B779FF">
      <w:pPr>
        <w:spacing w:after="0"/>
        <w:jc w:val="center"/>
        <w:rPr>
          <w:rFonts w:ascii="Times New Roman" w:hAnsi="Times New Roman"/>
          <w:b/>
          <w:sz w:val="28"/>
          <w:szCs w:val="28"/>
        </w:rPr>
      </w:pPr>
    </w:p>
    <w:p w:rsidR="00221E8A" w:rsidRDefault="00221E8A" w:rsidP="00B779FF">
      <w:pPr>
        <w:spacing w:after="0"/>
        <w:jc w:val="center"/>
        <w:rPr>
          <w:rFonts w:ascii="Times New Roman" w:hAnsi="Times New Roman"/>
          <w:b/>
          <w:sz w:val="28"/>
          <w:szCs w:val="28"/>
        </w:rPr>
      </w:pPr>
    </w:p>
    <w:p w:rsidR="00221E8A" w:rsidRPr="00FD4A72" w:rsidRDefault="00221E8A" w:rsidP="00B779FF">
      <w:pPr>
        <w:spacing w:after="0"/>
        <w:jc w:val="center"/>
        <w:rPr>
          <w:rFonts w:ascii="Times New Roman" w:hAnsi="Times New Roman"/>
          <w:b/>
          <w:sz w:val="28"/>
          <w:szCs w:val="28"/>
        </w:rPr>
      </w:pPr>
      <w:r w:rsidRPr="00FD4A72">
        <w:rPr>
          <w:rFonts w:ascii="Times New Roman" w:hAnsi="Times New Roman"/>
          <w:b/>
          <w:sz w:val="28"/>
          <w:szCs w:val="28"/>
        </w:rPr>
        <w:t xml:space="preserve">Перелік </w:t>
      </w:r>
    </w:p>
    <w:p w:rsidR="00221E8A" w:rsidRPr="00FD4A72" w:rsidRDefault="00221E8A" w:rsidP="00B779FF">
      <w:pPr>
        <w:pStyle w:val="NormalWeb"/>
        <w:jc w:val="center"/>
        <w:rPr>
          <w:b/>
          <w:sz w:val="28"/>
          <w:szCs w:val="28"/>
        </w:rPr>
      </w:pPr>
      <w:r w:rsidRPr="00FD4A72">
        <w:rPr>
          <w:b/>
          <w:sz w:val="28"/>
          <w:szCs w:val="28"/>
        </w:rPr>
        <w:t>основних напрямків використання коштів районного бюджету для виконання заходів районної Програми утримання комунальної установи «Районний методичний кабінет» Пологівської районної ради Запорізької області на 2021 рік</w:t>
      </w:r>
    </w:p>
    <w:p w:rsidR="00221E8A" w:rsidRPr="00FD4A72" w:rsidRDefault="00221E8A" w:rsidP="00B02F72">
      <w:pPr>
        <w:jc w:val="both"/>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11"/>
        <w:gridCol w:w="3310"/>
        <w:gridCol w:w="1861"/>
        <w:gridCol w:w="3972"/>
      </w:tblGrid>
      <w:tr w:rsidR="00221E8A" w:rsidRPr="00FD4A72" w:rsidTr="00B02F72">
        <w:tc>
          <w:tcPr>
            <w:tcW w:w="0" w:type="auto"/>
          </w:tcPr>
          <w:p w:rsidR="00221E8A" w:rsidRPr="00FD4A72" w:rsidRDefault="00221E8A" w:rsidP="008D27ED">
            <w:pPr>
              <w:jc w:val="center"/>
              <w:rPr>
                <w:rFonts w:ascii="Times New Roman" w:hAnsi="Times New Roman"/>
                <w:b/>
              </w:rPr>
            </w:pPr>
            <w:r w:rsidRPr="00FD4A72">
              <w:rPr>
                <w:rFonts w:ascii="Times New Roman" w:hAnsi="Times New Roman"/>
                <w:b/>
              </w:rPr>
              <w:t>№ п/п</w:t>
            </w:r>
          </w:p>
        </w:tc>
        <w:tc>
          <w:tcPr>
            <w:tcW w:w="0" w:type="auto"/>
          </w:tcPr>
          <w:p w:rsidR="00221E8A" w:rsidRPr="00FD4A72" w:rsidRDefault="00221E8A" w:rsidP="008D27ED">
            <w:pPr>
              <w:jc w:val="center"/>
              <w:rPr>
                <w:rFonts w:ascii="Times New Roman" w:hAnsi="Times New Roman"/>
                <w:b/>
              </w:rPr>
            </w:pPr>
            <w:r w:rsidRPr="00FD4A72">
              <w:rPr>
                <w:rFonts w:ascii="Times New Roman" w:hAnsi="Times New Roman"/>
                <w:b/>
              </w:rPr>
              <w:t>Перелік заходів</w:t>
            </w:r>
          </w:p>
          <w:p w:rsidR="00221E8A" w:rsidRPr="00FD4A72" w:rsidRDefault="00221E8A" w:rsidP="008D27ED">
            <w:pPr>
              <w:jc w:val="center"/>
              <w:rPr>
                <w:rFonts w:ascii="Times New Roman" w:hAnsi="Times New Roman"/>
                <w:b/>
              </w:rPr>
            </w:pPr>
            <w:r w:rsidRPr="00FD4A72">
              <w:rPr>
                <w:rFonts w:ascii="Times New Roman" w:hAnsi="Times New Roman"/>
                <w:b/>
              </w:rPr>
              <w:t>Програми</w:t>
            </w:r>
          </w:p>
        </w:tc>
        <w:tc>
          <w:tcPr>
            <w:tcW w:w="0" w:type="auto"/>
          </w:tcPr>
          <w:p w:rsidR="00221E8A" w:rsidRPr="00FD4A72" w:rsidRDefault="00221E8A" w:rsidP="008D27ED">
            <w:pPr>
              <w:jc w:val="center"/>
              <w:rPr>
                <w:rFonts w:ascii="Times New Roman" w:hAnsi="Times New Roman"/>
                <w:b/>
              </w:rPr>
            </w:pPr>
            <w:r w:rsidRPr="00FD4A72">
              <w:rPr>
                <w:rFonts w:ascii="Times New Roman" w:hAnsi="Times New Roman"/>
                <w:b/>
              </w:rPr>
              <w:t>Виконавець заходу</w:t>
            </w:r>
          </w:p>
        </w:tc>
        <w:tc>
          <w:tcPr>
            <w:tcW w:w="3972" w:type="dxa"/>
          </w:tcPr>
          <w:p w:rsidR="00221E8A" w:rsidRPr="00FD4A72" w:rsidRDefault="00221E8A" w:rsidP="008D27ED">
            <w:pPr>
              <w:jc w:val="center"/>
              <w:rPr>
                <w:rFonts w:ascii="Times New Roman" w:hAnsi="Times New Roman"/>
                <w:b/>
              </w:rPr>
            </w:pPr>
            <w:r w:rsidRPr="00FD4A72">
              <w:rPr>
                <w:rFonts w:ascii="Times New Roman" w:hAnsi="Times New Roman"/>
                <w:b/>
              </w:rPr>
              <w:t>Очікуваний результат</w:t>
            </w:r>
          </w:p>
        </w:tc>
      </w:tr>
      <w:tr w:rsidR="00221E8A" w:rsidRPr="00FD4A72" w:rsidTr="00B02F72">
        <w:trPr>
          <w:trHeight w:val="394"/>
        </w:trPr>
        <w:tc>
          <w:tcPr>
            <w:tcW w:w="0" w:type="auto"/>
          </w:tcPr>
          <w:p w:rsidR="00221E8A" w:rsidRPr="00FD4A72" w:rsidRDefault="00221E8A" w:rsidP="008D27ED">
            <w:pPr>
              <w:rPr>
                <w:rFonts w:ascii="Times New Roman" w:hAnsi="Times New Roman"/>
              </w:rPr>
            </w:pPr>
            <w:r w:rsidRPr="00FD4A72">
              <w:rPr>
                <w:rFonts w:ascii="Times New Roman" w:hAnsi="Times New Roman"/>
              </w:rPr>
              <w:t>1.1.</w:t>
            </w:r>
          </w:p>
        </w:tc>
        <w:tc>
          <w:tcPr>
            <w:tcW w:w="0" w:type="auto"/>
          </w:tcPr>
          <w:p w:rsidR="00221E8A" w:rsidRPr="00FD4A72" w:rsidRDefault="00221E8A" w:rsidP="008D27ED">
            <w:pPr>
              <w:rPr>
                <w:rFonts w:ascii="Times New Roman" w:hAnsi="Times New Roman"/>
              </w:rPr>
            </w:pPr>
            <w:r w:rsidRPr="00FD4A72">
              <w:rPr>
                <w:rFonts w:ascii="Times New Roman" w:hAnsi="Times New Roman"/>
              </w:rPr>
              <w:t>Заробітна плата</w:t>
            </w:r>
          </w:p>
          <w:p w:rsidR="00221E8A" w:rsidRPr="00FD4A72" w:rsidRDefault="00221E8A" w:rsidP="008D27ED">
            <w:pPr>
              <w:rPr>
                <w:rFonts w:ascii="Times New Roman" w:hAnsi="Times New Roman"/>
              </w:rPr>
            </w:pPr>
            <w:r w:rsidRPr="00FD4A72">
              <w:rPr>
                <w:rFonts w:ascii="Times New Roman" w:hAnsi="Times New Roman"/>
              </w:rPr>
              <w:t>(кекв 2111)</w:t>
            </w:r>
          </w:p>
        </w:tc>
        <w:tc>
          <w:tcPr>
            <w:tcW w:w="0" w:type="auto"/>
          </w:tcPr>
          <w:p w:rsidR="00221E8A" w:rsidRPr="00FD4A72" w:rsidRDefault="00221E8A" w:rsidP="008D27ED">
            <w:pPr>
              <w:rPr>
                <w:rFonts w:ascii="Times New Roman" w:hAnsi="Times New Roman"/>
              </w:rPr>
            </w:pPr>
            <w:r w:rsidRPr="00FD4A72">
              <w:rPr>
                <w:rFonts w:ascii="Times New Roman" w:hAnsi="Times New Roman"/>
              </w:rPr>
              <w:t>Районна рада</w:t>
            </w:r>
          </w:p>
          <w:p w:rsidR="00221E8A" w:rsidRPr="00FD4A72" w:rsidRDefault="00221E8A" w:rsidP="008D27ED">
            <w:pPr>
              <w:rPr>
                <w:rFonts w:ascii="Times New Roman" w:hAnsi="Times New Roman"/>
              </w:rPr>
            </w:pPr>
          </w:p>
        </w:tc>
        <w:tc>
          <w:tcPr>
            <w:tcW w:w="3972" w:type="dxa"/>
          </w:tcPr>
          <w:p w:rsidR="00221E8A" w:rsidRPr="00FD4A72" w:rsidRDefault="00221E8A" w:rsidP="008D27ED">
            <w:pPr>
              <w:rPr>
                <w:rFonts w:ascii="Times New Roman" w:hAnsi="Times New Roman"/>
              </w:rPr>
            </w:pPr>
            <w:r w:rsidRPr="00FD4A72">
              <w:rPr>
                <w:rFonts w:ascii="Times New Roman" w:hAnsi="Times New Roman"/>
              </w:rPr>
              <w:t>Забезпечення виплат заробітної плати працівникам виконавчого апарату районної ради.</w:t>
            </w:r>
          </w:p>
        </w:tc>
      </w:tr>
      <w:tr w:rsidR="00221E8A" w:rsidRPr="00FD4A72" w:rsidTr="00B02F72">
        <w:trPr>
          <w:trHeight w:val="394"/>
        </w:trPr>
        <w:tc>
          <w:tcPr>
            <w:tcW w:w="0" w:type="auto"/>
          </w:tcPr>
          <w:p w:rsidR="00221E8A" w:rsidRPr="00FD4A72" w:rsidRDefault="00221E8A" w:rsidP="008D27ED">
            <w:pPr>
              <w:rPr>
                <w:rFonts w:ascii="Times New Roman" w:hAnsi="Times New Roman"/>
              </w:rPr>
            </w:pPr>
            <w:r w:rsidRPr="00FD4A72">
              <w:rPr>
                <w:rFonts w:ascii="Times New Roman" w:hAnsi="Times New Roman"/>
              </w:rPr>
              <w:t>1.2.</w:t>
            </w:r>
          </w:p>
        </w:tc>
        <w:tc>
          <w:tcPr>
            <w:tcW w:w="0" w:type="auto"/>
          </w:tcPr>
          <w:p w:rsidR="00221E8A" w:rsidRPr="00FD4A72" w:rsidRDefault="00221E8A" w:rsidP="008D27ED">
            <w:pPr>
              <w:rPr>
                <w:rFonts w:ascii="Times New Roman" w:hAnsi="Times New Roman"/>
              </w:rPr>
            </w:pPr>
            <w:r w:rsidRPr="00FD4A72">
              <w:rPr>
                <w:rFonts w:ascii="Times New Roman" w:hAnsi="Times New Roman"/>
              </w:rPr>
              <w:t>Нарахування на заробітну плату</w:t>
            </w:r>
          </w:p>
          <w:p w:rsidR="00221E8A" w:rsidRPr="00FD4A72" w:rsidRDefault="00221E8A" w:rsidP="008D27ED">
            <w:pPr>
              <w:rPr>
                <w:rFonts w:ascii="Times New Roman" w:hAnsi="Times New Roman"/>
              </w:rPr>
            </w:pPr>
            <w:r w:rsidRPr="00FD4A72">
              <w:rPr>
                <w:rFonts w:ascii="Times New Roman" w:hAnsi="Times New Roman"/>
              </w:rPr>
              <w:t>(кекв 2120)</w:t>
            </w:r>
          </w:p>
        </w:tc>
        <w:tc>
          <w:tcPr>
            <w:tcW w:w="0" w:type="auto"/>
          </w:tcPr>
          <w:p w:rsidR="00221E8A" w:rsidRPr="00FD4A72" w:rsidRDefault="00221E8A" w:rsidP="008D27ED">
            <w:pPr>
              <w:rPr>
                <w:rFonts w:ascii="Times New Roman" w:hAnsi="Times New Roman"/>
              </w:rPr>
            </w:pPr>
            <w:r w:rsidRPr="00FD4A72">
              <w:rPr>
                <w:rFonts w:ascii="Times New Roman" w:hAnsi="Times New Roman"/>
              </w:rPr>
              <w:t>Районна рада</w:t>
            </w:r>
          </w:p>
          <w:p w:rsidR="00221E8A" w:rsidRPr="00FD4A72" w:rsidRDefault="00221E8A" w:rsidP="008D27ED">
            <w:pPr>
              <w:rPr>
                <w:rFonts w:ascii="Times New Roman" w:hAnsi="Times New Roman"/>
              </w:rPr>
            </w:pPr>
          </w:p>
          <w:p w:rsidR="00221E8A" w:rsidRPr="00FD4A72" w:rsidRDefault="00221E8A" w:rsidP="008D27ED"/>
        </w:tc>
        <w:tc>
          <w:tcPr>
            <w:tcW w:w="3972" w:type="dxa"/>
          </w:tcPr>
          <w:p w:rsidR="00221E8A" w:rsidRPr="00FD4A72" w:rsidRDefault="00221E8A" w:rsidP="008D27ED">
            <w:pPr>
              <w:rPr>
                <w:rFonts w:ascii="Times New Roman" w:hAnsi="Times New Roman"/>
              </w:rPr>
            </w:pPr>
            <w:r w:rsidRPr="00FD4A72">
              <w:rPr>
                <w:rFonts w:ascii="Times New Roman" w:hAnsi="Times New Roman"/>
              </w:rPr>
              <w:t>Забезпечення сплати ЄСВ  нарахованого на заробітну плату працівників виконавчого апарату районної ради</w:t>
            </w:r>
          </w:p>
        </w:tc>
      </w:tr>
      <w:tr w:rsidR="00221E8A" w:rsidRPr="00FD4A72" w:rsidTr="00B02F72">
        <w:trPr>
          <w:trHeight w:val="394"/>
        </w:trPr>
        <w:tc>
          <w:tcPr>
            <w:tcW w:w="0" w:type="auto"/>
          </w:tcPr>
          <w:p w:rsidR="00221E8A" w:rsidRPr="00FD4A72" w:rsidRDefault="00221E8A" w:rsidP="008D27ED">
            <w:pPr>
              <w:rPr>
                <w:rFonts w:ascii="Times New Roman" w:hAnsi="Times New Roman"/>
              </w:rPr>
            </w:pPr>
            <w:r w:rsidRPr="00FD4A72">
              <w:rPr>
                <w:rFonts w:ascii="Times New Roman" w:hAnsi="Times New Roman"/>
              </w:rPr>
              <w:t>1.3.</w:t>
            </w:r>
          </w:p>
        </w:tc>
        <w:tc>
          <w:tcPr>
            <w:tcW w:w="0" w:type="auto"/>
          </w:tcPr>
          <w:p w:rsidR="00221E8A" w:rsidRPr="00FD4A72" w:rsidRDefault="00221E8A" w:rsidP="008D27ED">
            <w:pPr>
              <w:rPr>
                <w:rFonts w:ascii="Times New Roman" w:hAnsi="Times New Roman"/>
              </w:rPr>
            </w:pPr>
            <w:r w:rsidRPr="00FD4A72">
              <w:rPr>
                <w:rFonts w:ascii="Times New Roman" w:hAnsi="Times New Roman"/>
              </w:rPr>
              <w:t>Оплата послуг(крім комунальних)</w:t>
            </w:r>
          </w:p>
          <w:p w:rsidR="00221E8A" w:rsidRPr="00FD4A72" w:rsidRDefault="00221E8A" w:rsidP="008D27ED">
            <w:pPr>
              <w:rPr>
                <w:rFonts w:ascii="Times New Roman" w:hAnsi="Times New Roman"/>
              </w:rPr>
            </w:pPr>
            <w:r w:rsidRPr="00FD4A72">
              <w:rPr>
                <w:rFonts w:ascii="Times New Roman" w:hAnsi="Times New Roman"/>
              </w:rPr>
              <w:t>(кекв 2240)</w:t>
            </w:r>
          </w:p>
        </w:tc>
        <w:tc>
          <w:tcPr>
            <w:tcW w:w="0" w:type="auto"/>
          </w:tcPr>
          <w:p w:rsidR="00221E8A" w:rsidRPr="00FD4A72" w:rsidRDefault="00221E8A" w:rsidP="008D27ED">
            <w:r w:rsidRPr="00FD4A72">
              <w:rPr>
                <w:rFonts w:ascii="Times New Roman" w:hAnsi="Times New Roman"/>
              </w:rPr>
              <w:t>Районна рада</w:t>
            </w:r>
          </w:p>
        </w:tc>
        <w:tc>
          <w:tcPr>
            <w:tcW w:w="3972" w:type="dxa"/>
          </w:tcPr>
          <w:p w:rsidR="00221E8A" w:rsidRPr="00FD4A72" w:rsidRDefault="00221E8A" w:rsidP="008D27ED">
            <w:pPr>
              <w:rPr>
                <w:rFonts w:ascii="Times New Roman" w:hAnsi="Times New Roman"/>
              </w:rPr>
            </w:pPr>
            <w:r w:rsidRPr="00FD4A72">
              <w:rPr>
                <w:rFonts w:ascii="Times New Roman" w:hAnsi="Times New Roman"/>
              </w:rPr>
              <w:t>Забезпечення функціонування виконавчого апарату районної ради</w:t>
            </w:r>
          </w:p>
        </w:tc>
      </w:tr>
      <w:tr w:rsidR="00221E8A" w:rsidRPr="00FD4A72" w:rsidTr="00B02F72">
        <w:trPr>
          <w:trHeight w:val="394"/>
        </w:trPr>
        <w:tc>
          <w:tcPr>
            <w:tcW w:w="0" w:type="auto"/>
          </w:tcPr>
          <w:p w:rsidR="00221E8A" w:rsidRPr="00FD4A72" w:rsidRDefault="00221E8A" w:rsidP="008D27ED">
            <w:pPr>
              <w:rPr>
                <w:rFonts w:ascii="Times New Roman" w:hAnsi="Times New Roman"/>
              </w:rPr>
            </w:pPr>
            <w:r w:rsidRPr="00FD4A72">
              <w:rPr>
                <w:rFonts w:ascii="Times New Roman" w:hAnsi="Times New Roman"/>
              </w:rPr>
              <w:t xml:space="preserve">14. </w:t>
            </w:r>
          </w:p>
        </w:tc>
        <w:tc>
          <w:tcPr>
            <w:tcW w:w="0" w:type="auto"/>
          </w:tcPr>
          <w:p w:rsidR="00221E8A" w:rsidRPr="00FD4A72" w:rsidRDefault="00221E8A" w:rsidP="008D27ED">
            <w:pPr>
              <w:rPr>
                <w:rFonts w:ascii="Times New Roman" w:hAnsi="Times New Roman"/>
              </w:rPr>
            </w:pPr>
            <w:r w:rsidRPr="00FD4A72">
              <w:rPr>
                <w:rFonts w:ascii="Times New Roman" w:hAnsi="Times New Roman"/>
              </w:rPr>
              <w:t>Оплата комунальних послуг та енергоносіїв</w:t>
            </w:r>
          </w:p>
          <w:p w:rsidR="00221E8A" w:rsidRPr="00FD4A72" w:rsidRDefault="00221E8A" w:rsidP="008D27ED">
            <w:pPr>
              <w:rPr>
                <w:rFonts w:ascii="Times New Roman" w:hAnsi="Times New Roman"/>
              </w:rPr>
            </w:pPr>
            <w:r w:rsidRPr="00FD4A72">
              <w:rPr>
                <w:rFonts w:ascii="Times New Roman" w:hAnsi="Times New Roman"/>
              </w:rPr>
              <w:t>(кекв 2270)</w:t>
            </w:r>
          </w:p>
        </w:tc>
        <w:tc>
          <w:tcPr>
            <w:tcW w:w="0" w:type="auto"/>
          </w:tcPr>
          <w:p w:rsidR="00221E8A" w:rsidRPr="00FD4A72" w:rsidRDefault="00221E8A" w:rsidP="008D27ED">
            <w:r w:rsidRPr="00FD4A72">
              <w:rPr>
                <w:rFonts w:ascii="Times New Roman" w:hAnsi="Times New Roman"/>
              </w:rPr>
              <w:t>Районна рада</w:t>
            </w:r>
          </w:p>
        </w:tc>
        <w:tc>
          <w:tcPr>
            <w:tcW w:w="3972" w:type="dxa"/>
          </w:tcPr>
          <w:p w:rsidR="00221E8A" w:rsidRPr="00FD4A72" w:rsidRDefault="00221E8A" w:rsidP="008D27ED">
            <w:pPr>
              <w:rPr>
                <w:rFonts w:ascii="Times New Roman" w:hAnsi="Times New Roman"/>
              </w:rPr>
            </w:pPr>
            <w:r w:rsidRPr="00FD4A72">
              <w:rPr>
                <w:rFonts w:ascii="Times New Roman" w:hAnsi="Times New Roman"/>
              </w:rPr>
              <w:t>Недопущення заборгованості за комунальні послуги та енергоносії</w:t>
            </w:r>
          </w:p>
        </w:tc>
      </w:tr>
    </w:tbl>
    <w:p w:rsidR="00221E8A" w:rsidRPr="00FD4A72" w:rsidRDefault="00221E8A" w:rsidP="00B02F72"/>
    <w:p w:rsidR="00221E8A" w:rsidRDefault="00221E8A" w:rsidP="00B26A62">
      <w:pPr>
        <w:spacing w:after="0" w:line="240" w:lineRule="auto"/>
        <w:rPr>
          <w:rFonts w:ascii="Times New Roman" w:hAnsi="Times New Roman"/>
          <w:sz w:val="28"/>
          <w:szCs w:val="28"/>
        </w:rPr>
      </w:pPr>
    </w:p>
    <w:p w:rsidR="00221E8A" w:rsidRDefault="00221E8A" w:rsidP="00B26A62">
      <w:pPr>
        <w:spacing w:after="0" w:line="240" w:lineRule="auto"/>
        <w:rPr>
          <w:rFonts w:ascii="Times New Roman" w:hAnsi="Times New Roman"/>
          <w:sz w:val="28"/>
          <w:szCs w:val="28"/>
        </w:rPr>
      </w:pPr>
    </w:p>
    <w:p w:rsidR="00221E8A" w:rsidRPr="00FD4A72" w:rsidRDefault="00221E8A" w:rsidP="00B26A62">
      <w:pPr>
        <w:spacing w:after="0" w:line="240" w:lineRule="auto"/>
        <w:rPr>
          <w:rFonts w:ascii="Times New Roman" w:hAnsi="Times New Roman"/>
          <w:sz w:val="28"/>
          <w:szCs w:val="28"/>
        </w:rPr>
      </w:pPr>
      <w:r>
        <w:rPr>
          <w:rFonts w:ascii="Times New Roman" w:hAnsi="Times New Roman"/>
          <w:sz w:val="28"/>
          <w:szCs w:val="28"/>
        </w:rPr>
        <w:t xml:space="preserve">Начальник відділу </w:t>
      </w:r>
      <w:r w:rsidRPr="00FD4A72">
        <w:rPr>
          <w:rFonts w:ascii="Times New Roman" w:hAnsi="Times New Roman"/>
          <w:sz w:val="28"/>
          <w:szCs w:val="28"/>
        </w:rPr>
        <w:t>фінансово-господарського</w:t>
      </w:r>
    </w:p>
    <w:p w:rsidR="00221E8A" w:rsidRPr="00FD4A72" w:rsidRDefault="00221E8A" w:rsidP="00B26A62">
      <w:pPr>
        <w:spacing w:after="0" w:line="240" w:lineRule="auto"/>
        <w:rPr>
          <w:rFonts w:ascii="Times New Roman" w:hAnsi="Times New Roman"/>
          <w:sz w:val="28"/>
          <w:szCs w:val="28"/>
        </w:rPr>
      </w:pPr>
      <w:r w:rsidRPr="00FD4A72">
        <w:rPr>
          <w:rFonts w:ascii="Times New Roman" w:hAnsi="Times New Roman"/>
          <w:sz w:val="28"/>
          <w:szCs w:val="28"/>
        </w:rPr>
        <w:t>забезпечення виконавчого апарату</w:t>
      </w:r>
    </w:p>
    <w:p w:rsidR="00221E8A" w:rsidRPr="00FD4A72" w:rsidRDefault="00221E8A" w:rsidP="00B26A62">
      <w:pPr>
        <w:spacing w:after="0" w:line="240" w:lineRule="auto"/>
        <w:rPr>
          <w:rFonts w:ascii="Times New Roman" w:hAnsi="Times New Roman"/>
          <w:sz w:val="28"/>
          <w:szCs w:val="28"/>
        </w:rPr>
      </w:pPr>
      <w:r w:rsidRPr="00FD4A72">
        <w:rPr>
          <w:rFonts w:ascii="Times New Roman" w:hAnsi="Times New Roman"/>
          <w:sz w:val="28"/>
          <w:szCs w:val="28"/>
        </w:rPr>
        <w:t>районної ради</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FD4A72">
        <w:rPr>
          <w:rFonts w:ascii="Times New Roman" w:hAnsi="Times New Roman"/>
          <w:sz w:val="28"/>
          <w:szCs w:val="28"/>
        </w:rPr>
        <w:t xml:space="preserve">                           </w:t>
      </w:r>
      <w:r>
        <w:rPr>
          <w:rFonts w:ascii="Times New Roman" w:hAnsi="Times New Roman"/>
          <w:sz w:val="28"/>
          <w:szCs w:val="28"/>
        </w:rPr>
        <w:t xml:space="preserve">                </w:t>
      </w:r>
      <w:r w:rsidRPr="00FD4A72">
        <w:rPr>
          <w:rFonts w:ascii="Times New Roman" w:hAnsi="Times New Roman"/>
          <w:sz w:val="28"/>
          <w:szCs w:val="28"/>
        </w:rPr>
        <w:t xml:space="preserve">   Марина МАРЧЕНКО</w:t>
      </w:r>
    </w:p>
    <w:p w:rsidR="00221E8A" w:rsidRPr="00FD4A72" w:rsidRDefault="00221E8A" w:rsidP="00167B59">
      <w:pPr>
        <w:spacing w:after="0" w:line="240" w:lineRule="auto"/>
        <w:rPr>
          <w:rFonts w:ascii="Times New Roman" w:hAnsi="Times New Roman"/>
        </w:rPr>
      </w:pPr>
    </w:p>
    <w:sectPr w:rsidR="00221E8A" w:rsidRPr="00FD4A72" w:rsidSect="00C56D3C">
      <w:pgSz w:w="11906" w:h="16838"/>
      <w:pgMar w:top="1134" w:right="567" w:bottom="71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FreeSans">
    <w:altName w:val="Times New Roman"/>
    <w:panose1 w:val="00000000000000000000"/>
    <w:charset w:val="CC"/>
    <w:family w:val="auto"/>
    <w:notTrueType/>
    <w:pitch w:val="variable"/>
    <w:sig w:usb0="00000201" w:usb1="00000000" w:usb2="00000000" w:usb3="00000000" w:csb0="00000004" w:csb1="00000000"/>
  </w:font>
  <w:font w:name="Tahoma">
    <w:altName w:val="Mysl Narrow"/>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00000002"/>
    <w:multiLevelType w:val="multilevel"/>
    <w:tmpl w:val="0000000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nsid w:val="0CE032A5"/>
    <w:multiLevelType w:val="hybridMultilevel"/>
    <w:tmpl w:val="064AA7FC"/>
    <w:lvl w:ilvl="0" w:tplc="0422000F">
      <w:start w:val="1"/>
      <w:numFmt w:val="decimal"/>
      <w:lvlText w:val="%1."/>
      <w:lvlJc w:val="left"/>
      <w:pPr>
        <w:ind w:left="720" w:hanging="360"/>
      </w:pPr>
      <w:rPr>
        <w:rFonts w:cs="Times New Roman"/>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3">
    <w:nsid w:val="1F9B2241"/>
    <w:multiLevelType w:val="hybridMultilevel"/>
    <w:tmpl w:val="6382061A"/>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4">
    <w:nsid w:val="36D834A6"/>
    <w:multiLevelType w:val="hybridMultilevel"/>
    <w:tmpl w:val="FA7066FE"/>
    <w:lvl w:ilvl="0" w:tplc="FA8A4810">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5">
    <w:nsid w:val="58422B12"/>
    <w:multiLevelType w:val="hybridMultilevel"/>
    <w:tmpl w:val="95882AF6"/>
    <w:lvl w:ilvl="0" w:tplc="F2D21E80">
      <w:start w:val="2019"/>
      <w:numFmt w:val="bullet"/>
      <w:lvlText w:val="-"/>
      <w:lvlJc w:val="left"/>
      <w:pPr>
        <w:ind w:left="1068" w:hanging="360"/>
      </w:pPr>
      <w:rPr>
        <w:rFonts w:ascii="Times New Roman" w:eastAsia="Times New Roman" w:hAnsi="Times New Roman" w:hint="default"/>
      </w:rPr>
    </w:lvl>
    <w:lvl w:ilvl="1" w:tplc="04190003">
      <w:start w:val="1"/>
      <w:numFmt w:val="bullet"/>
      <w:lvlText w:val="o"/>
      <w:lvlJc w:val="left"/>
      <w:pPr>
        <w:ind w:left="1788" w:hanging="360"/>
      </w:pPr>
      <w:rPr>
        <w:rFonts w:ascii="Courier New" w:hAnsi="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hint="default"/>
      </w:rPr>
    </w:lvl>
    <w:lvl w:ilvl="8" w:tplc="04190005">
      <w:start w:val="1"/>
      <w:numFmt w:val="bullet"/>
      <w:lvlText w:val=""/>
      <w:lvlJc w:val="left"/>
      <w:pPr>
        <w:ind w:left="6828" w:hanging="360"/>
      </w:pPr>
      <w:rPr>
        <w:rFonts w:ascii="Wingdings" w:hAnsi="Wingdings" w:hint="default"/>
      </w:rPr>
    </w:lvl>
  </w:abstractNum>
  <w:abstractNum w:abstractNumId="6">
    <w:nsid w:val="78AE0A4D"/>
    <w:multiLevelType w:val="hybridMultilevel"/>
    <w:tmpl w:val="8CE00BC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7D0C7AD0"/>
    <w:multiLevelType w:val="hybridMultilevel"/>
    <w:tmpl w:val="F386125A"/>
    <w:lvl w:ilvl="0" w:tplc="3F507370">
      <w:start w:val="4"/>
      <w:numFmt w:val="bullet"/>
      <w:lvlText w:val="-"/>
      <w:lvlJc w:val="left"/>
      <w:pPr>
        <w:ind w:left="810" w:hanging="360"/>
      </w:pPr>
      <w:rPr>
        <w:rFonts w:ascii="Calibri" w:eastAsia="Times New Roman" w:hAnsi="Calibri" w:hint="default"/>
      </w:rPr>
    </w:lvl>
    <w:lvl w:ilvl="1" w:tplc="04190003" w:tentative="1">
      <w:start w:val="1"/>
      <w:numFmt w:val="bullet"/>
      <w:lvlText w:val="o"/>
      <w:lvlJc w:val="left"/>
      <w:pPr>
        <w:ind w:left="1530" w:hanging="360"/>
      </w:pPr>
      <w:rPr>
        <w:rFonts w:ascii="Courier New" w:hAnsi="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hint="default"/>
      </w:rPr>
    </w:lvl>
    <w:lvl w:ilvl="8" w:tplc="04190005" w:tentative="1">
      <w:start w:val="1"/>
      <w:numFmt w:val="bullet"/>
      <w:lvlText w:val=""/>
      <w:lvlJc w:val="left"/>
      <w:pPr>
        <w:ind w:left="6570" w:hanging="360"/>
      </w:pPr>
      <w:rPr>
        <w:rFonts w:ascii="Wingdings" w:hAnsi="Wingdings" w:hint="default"/>
      </w:rPr>
    </w:lvl>
  </w:abstractNum>
  <w:num w:numId="1">
    <w:abstractNumId w:val="1"/>
  </w:num>
  <w:num w:numId="2">
    <w:abstractNumId w:val="1"/>
  </w:num>
  <w:num w:numId="3">
    <w:abstractNumId w:val="1"/>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7"/>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5"/>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2433C"/>
    <w:rsid w:val="000000A5"/>
    <w:rsid w:val="00000E2E"/>
    <w:rsid w:val="0000122B"/>
    <w:rsid w:val="00001927"/>
    <w:rsid w:val="00002733"/>
    <w:rsid w:val="00002A61"/>
    <w:rsid w:val="00002D41"/>
    <w:rsid w:val="00003465"/>
    <w:rsid w:val="000036AB"/>
    <w:rsid w:val="000050E0"/>
    <w:rsid w:val="00006A2C"/>
    <w:rsid w:val="00011DF5"/>
    <w:rsid w:val="000124E9"/>
    <w:rsid w:val="00014877"/>
    <w:rsid w:val="0001530C"/>
    <w:rsid w:val="0001596A"/>
    <w:rsid w:val="00015E65"/>
    <w:rsid w:val="00016EC6"/>
    <w:rsid w:val="00017A64"/>
    <w:rsid w:val="0002070C"/>
    <w:rsid w:val="000208A7"/>
    <w:rsid w:val="00020C86"/>
    <w:rsid w:val="00021232"/>
    <w:rsid w:val="00021403"/>
    <w:rsid w:val="0002182E"/>
    <w:rsid w:val="00023C7F"/>
    <w:rsid w:val="000247B8"/>
    <w:rsid w:val="00026B75"/>
    <w:rsid w:val="00027964"/>
    <w:rsid w:val="0003056B"/>
    <w:rsid w:val="000305EF"/>
    <w:rsid w:val="0003142A"/>
    <w:rsid w:val="000315C7"/>
    <w:rsid w:val="0003179C"/>
    <w:rsid w:val="00033B83"/>
    <w:rsid w:val="00033FB7"/>
    <w:rsid w:val="00033FC4"/>
    <w:rsid w:val="00034BAD"/>
    <w:rsid w:val="000350A9"/>
    <w:rsid w:val="00035E58"/>
    <w:rsid w:val="00035EFD"/>
    <w:rsid w:val="00041409"/>
    <w:rsid w:val="000424B6"/>
    <w:rsid w:val="00042ABF"/>
    <w:rsid w:val="00043ADD"/>
    <w:rsid w:val="00044181"/>
    <w:rsid w:val="000441D7"/>
    <w:rsid w:val="00045514"/>
    <w:rsid w:val="000455EF"/>
    <w:rsid w:val="0004588D"/>
    <w:rsid w:val="00045D04"/>
    <w:rsid w:val="00046182"/>
    <w:rsid w:val="00046897"/>
    <w:rsid w:val="0005068C"/>
    <w:rsid w:val="00051CE8"/>
    <w:rsid w:val="00053395"/>
    <w:rsid w:val="000565FE"/>
    <w:rsid w:val="000566AF"/>
    <w:rsid w:val="00057F89"/>
    <w:rsid w:val="00060ED2"/>
    <w:rsid w:val="00061513"/>
    <w:rsid w:val="00061732"/>
    <w:rsid w:val="00063F0C"/>
    <w:rsid w:val="00064CD1"/>
    <w:rsid w:val="0006512D"/>
    <w:rsid w:val="0006530F"/>
    <w:rsid w:val="00071BB2"/>
    <w:rsid w:val="00071EF0"/>
    <w:rsid w:val="000722AC"/>
    <w:rsid w:val="000748B6"/>
    <w:rsid w:val="00074FA6"/>
    <w:rsid w:val="000750B3"/>
    <w:rsid w:val="00075662"/>
    <w:rsid w:val="0007599D"/>
    <w:rsid w:val="00076D60"/>
    <w:rsid w:val="00081710"/>
    <w:rsid w:val="00082288"/>
    <w:rsid w:val="00082778"/>
    <w:rsid w:val="00082FFF"/>
    <w:rsid w:val="00083508"/>
    <w:rsid w:val="000839ED"/>
    <w:rsid w:val="0008407B"/>
    <w:rsid w:val="000843F5"/>
    <w:rsid w:val="00085528"/>
    <w:rsid w:val="000855F2"/>
    <w:rsid w:val="00086AFC"/>
    <w:rsid w:val="00091C6D"/>
    <w:rsid w:val="00091D70"/>
    <w:rsid w:val="000924ED"/>
    <w:rsid w:val="00093763"/>
    <w:rsid w:val="0009437D"/>
    <w:rsid w:val="000945B5"/>
    <w:rsid w:val="00094B5D"/>
    <w:rsid w:val="00094B94"/>
    <w:rsid w:val="000952E8"/>
    <w:rsid w:val="00096D54"/>
    <w:rsid w:val="00097D9C"/>
    <w:rsid w:val="000A00AB"/>
    <w:rsid w:val="000A0C04"/>
    <w:rsid w:val="000A10B6"/>
    <w:rsid w:val="000A13CB"/>
    <w:rsid w:val="000A20CF"/>
    <w:rsid w:val="000A276F"/>
    <w:rsid w:val="000A2B75"/>
    <w:rsid w:val="000A3351"/>
    <w:rsid w:val="000A4004"/>
    <w:rsid w:val="000A45E1"/>
    <w:rsid w:val="000A4774"/>
    <w:rsid w:val="000A64F2"/>
    <w:rsid w:val="000A70F5"/>
    <w:rsid w:val="000A7964"/>
    <w:rsid w:val="000A7CA5"/>
    <w:rsid w:val="000A7D2E"/>
    <w:rsid w:val="000B023F"/>
    <w:rsid w:val="000B043C"/>
    <w:rsid w:val="000B1CB5"/>
    <w:rsid w:val="000B2003"/>
    <w:rsid w:val="000B3467"/>
    <w:rsid w:val="000B4E02"/>
    <w:rsid w:val="000B78DE"/>
    <w:rsid w:val="000B7C3D"/>
    <w:rsid w:val="000C0406"/>
    <w:rsid w:val="000C13EA"/>
    <w:rsid w:val="000C1B7C"/>
    <w:rsid w:val="000C1D07"/>
    <w:rsid w:val="000C2AD5"/>
    <w:rsid w:val="000C5B98"/>
    <w:rsid w:val="000D31DB"/>
    <w:rsid w:val="000D3D95"/>
    <w:rsid w:val="000D3FE3"/>
    <w:rsid w:val="000D4850"/>
    <w:rsid w:val="000D5684"/>
    <w:rsid w:val="000D5BC0"/>
    <w:rsid w:val="000D5DA8"/>
    <w:rsid w:val="000D67FE"/>
    <w:rsid w:val="000D6DD4"/>
    <w:rsid w:val="000E02C7"/>
    <w:rsid w:val="000E0601"/>
    <w:rsid w:val="000E063C"/>
    <w:rsid w:val="000E0680"/>
    <w:rsid w:val="000E11C2"/>
    <w:rsid w:val="000E3AA2"/>
    <w:rsid w:val="000E64B8"/>
    <w:rsid w:val="000E7557"/>
    <w:rsid w:val="000F0701"/>
    <w:rsid w:val="000F3128"/>
    <w:rsid w:val="000F47E5"/>
    <w:rsid w:val="000F4C2F"/>
    <w:rsid w:val="000F6A9C"/>
    <w:rsid w:val="000F75CF"/>
    <w:rsid w:val="00101BF0"/>
    <w:rsid w:val="001022D7"/>
    <w:rsid w:val="0010295F"/>
    <w:rsid w:val="00102CE9"/>
    <w:rsid w:val="0010392A"/>
    <w:rsid w:val="00104D11"/>
    <w:rsid w:val="00104DF8"/>
    <w:rsid w:val="00105EF5"/>
    <w:rsid w:val="00107B01"/>
    <w:rsid w:val="00111ECE"/>
    <w:rsid w:val="00111FCE"/>
    <w:rsid w:val="00115436"/>
    <w:rsid w:val="00115EA4"/>
    <w:rsid w:val="00116E6F"/>
    <w:rsid w:val="00117A97"/>
    <w:rsid w:val="00120BC9"/>
    <w:rsid w:val="00120C4A"/>
    <w:rsid w:val="00121486"/>
    <w:rsid w:val="00121B70"/>
    <w:rsid w:val="00123679"/>
    <w:rsid w:val="00124637"/>
    <w:rsid w:val="00124EBA"/>
    <w:rsid w:val="00124ECE"/>
    <w:rsid w:val="00124F01"/>
    <w:rsid w:val="00126204"/>
    <w:rsid w:val="00126F85"/>
    <w:rsid w:val="00127EFB"/>
    <w:rsid w:val="00130441"/>
    <w:rsid w:val="00131777"/>
    <w:rsid w:val="00131D58"/>
    <w:rsid w:val="0013291A"/>
    <w:rsid w:val="0013314F"/>
    <w:rsid w:val="001333AB"/>
    <w:rsid w:val="00133D85"/>
    <w:rsid w:val="001354A9"/>
    <w:rsid w:val="001354ED"/>
    <w:rsid w:val="0013717F"/>
    <w:rsid w:val="00137257"/>
    <w:rsid w:val="00137AC2"/>
    <w:rsid w:val="00142538"/>
    <w:rsid w:val="00142D80"/>
    <w:rsid w:val="001436DE"/>
    <w:rsid w:val="00143EB5"/>
    <w:rsid w:val="00144764"/>
    <w:rsid w:val="00145888"/>
    <w:rsid w:val="00146A49"/>
    <w:rsid w:val="00147E74"/>
    <w:rsid w:val="00150099"/>
    <w:rsid w:val="00150B29"/>
    <w:rsid w:val="0015119C"/>
    <w:rsid w:val="00151D33"/>
    <w:rsid w:val="00153FBA"/>
    <w:rsid w:val="00154141"/>
    <w:rsid w:val="0015416A"/>
    <w:rsid w:val="00154436"/>
    <w:rsid w:val="001547C5"/>
    <w:rsid w:val="00154B94"/>
    <w:rsid w:val="00154C55"/>
    <w:rsid w:val="00154CBF"/>
    <w:rsid w:val="00155A8E"/>
    <w:rsid w:val="00155B20"/>
    <w:rsid w:val="0015652D"/>
    <w:rsid w:val="0015797A"/>
    <w:rsid w:val="00160495"/>
    <w:rsid w:val="001616EB"/>
    <w:rsid w:val="00161CDF"/>
    <w:rsid w:val="00163119"/>
    <w:rsid w:val="00164389"/>
    <w:rsid w:val="00166615"/>
    <w:rsid w:val="00167B59"/>
    <w:rsid w:val="00167BF8"/>
    <w:rsid w:val="00170233"/>
    <w:rsid w:val="00170C23"/>
    <w:rsid w:val="001710F8"/>
    <w:rsid w:val="00171767"/>
    <w:rsid w:val="00172AB0"/>
    <w:rsid w:val="00173F3E"/>
    <w:rsid w:val="00174291"/>
    <w:rsid w:val="001750C8"/>
    <w:rsid w:val="00177A00"/>
    <w:rsid w:val="0018045E"/>
    <w:rsid w:val="00180805"/>
    <w:rsid w:val="00182B92"/>
    <w:rsid w:val="001838C7"/>
    <w:rsid w:val="00183D13"/>
    <w:rsid w:val="00184634"/>
    <w:rsid w:val="00184775"/>
    <w:rsid w:val="00184A24"/>
    <w:rsid w:val="00185D9D"/>
    <w:rsid w:val="00186F74"/>
    <w:rsid w:val="00187273"/>
    <w:rsid w:val="001873CD"/>
    <w:rsid w:val="00187B06"/>
    <w:rsid w:val="0019032E"/>
    <w:rsid w:val="00191186"/>
    <w:rsid w:val="0019152A"/>
    <w:rsid w:val="00191C87"/>
    <w:rsid w:val="00191E86"/>
    <w:rsid w:val="00192073"/>
    <w:rsid w:val="001932D7"/>
    <w:rsid w:val="00193AC7"/>
    <w:rsid w:val="00193E9F"/>
    <w:rsid w:val="001963F4"/>
    <w:rsid w:val="00197B7A"/>
    <w:rsid w:val="00197C40"/>
    <w:rsid w:val="001A00A0"/>
    <w:rsid w:val="001A11F1"/>
    <w:rsid w:val="001A212A"/>
    <w:rsid w:val="001A2BC4"/>
    <w:rsid w:val="001A470E"/>
    <w:rsid w:val="001A7205"/>
    <w:rsid w:val="001A7ADC"/>
    <w:rsid w:val="001A7DFA"/>
    <w:rsid w:val="001B0694"/>
    <w:rsid w:val="001B1C6B"/>
    <w:rsid w:val="001B36FF"/>
    <w:rsid w:val="001B50FA"/>
    <w:rsid w:val="001B5B43"/>
    <w:rsid w:val="001B6AB3"/>
    <w:rsid w:val="001C0D8A"/>
    <w:rsid w:val="001C23C5"/>
    <w:rsid w:val="001C2941"/>
    <w:rsid w:val="001C2B1B"/>
    <w:rsid w:val="001C3262"/>
    <w:rsid w:val="001C35B9"/>
    <w:rsid w:val="001C4391"/>
    <w:rsid w:val="001C48B1"/>
    <w:rsid w:val="001C4910"/>
    <w:rsid w:val="001C6EEE"/>
    <w:rsid w:val="001C7A01"/>
    <w:rsid w:val="001D0159"/>
    <w:rsid w:val="001D0A4B"/>
    <w:rsid w:val="001D1198"/>
    <w:rsid w:val="001D3EAC"/>
    <w:rsid w:val="001D4099"/>
    <w:rsid w:val="001D5481"/>
    <w:rsid w:val="001D6265"/>
    <w:rsid w:val="001D7C46"/>
    <w:rsid w:val="001E02D8"/>
    <w:rsid w:val="001E0DE7"/>
    <w:rsid w:val="001E127A"/>
    <w:rsid w:val="001E1CC2"/>
    <w:rsid w:val="001E3D43"/>
    <w:rsid w:val="001F0100"/>
    <w:rsid w:val="001F091C"/>
    <w:rsid w:val="001F1A5B"/>
    <w:rsid w:val="001F1D08"/>
    <w:rsid w:val="001F22F0"/>
    <w:rsid w:val="001F3764"/>
    <w:rsid w:val="001F3A5E"/>
    <w:rsid w:val="001F511E"/>
    <w:rsid w:val="001F619F"/>
    <w:rsid w:val="00200ABE"/>
    <w:rsid w:val="00201C51"/>
    <w:rsid w:val="00201F8F"/>
    <w:rsid w:val="00202DBA"/>
    <w:rsid w:val="00202DEB"/>
    <w:rsid w:val="002041C5"/>
    <w:rsid w:val="00204778"/>
    <w:rsid w:val="00205725"/>
    <w:rsid w:val="00205824"/>
    <w:rsid w:val="00205908"/>
    <w:rsid w:val="00206824"/>
    <w:rsid w:val="002068F2"/>
    <w:rsid w:val="00211FB0"/>
    <w:rsid w:val="002120E0"/>
    <w:rsid w:val="002138EE"/>
    <w:rsid w:val="00214339"/>
    <w:rsid w:val="002168E1"/>
    <w:rsid w:val="0022038C"/>
    <w:rsid w:val="00221691"/>
    <w:rsid w:val="002216C4"/>
    <w:rsid w:val="00221E8A"/>
    <w:rsid w:val="00223C2E"/>
    <w:rsid w:val="002244C5"/>
    <w:rsid w:val="002256E1"/>
    <w:rsid w:val="00226C6E"/>
    <w:rsid w:val="002274DE"/>
    <w:rsid w:val="00227CC3"/>
    <w:rsid w:val="0023195D"/>
    <w:rsid w:val="00231DB5"/>
    <w:rsid w:val="00233B32"/>
    <w:rsid w:val="00234954"/>
    <w:rsid w:val="00235862"/>
    <w:rsid w:val="00236175"/>
    <w:rsid w:val="002367C0"/>
    <w:rsid w:val="00236E24"/>
    <w:rsid w:val="00241A96"/>
    <w:rsid w:val="00241E39"/>
    <w:rsid w:val="00242FE4"/>
    <w:rsid w:val="0024517F"/>
    <w:rsid w:val="00245B98"/>
    <w:rsid w:val="00245D7B"/>
    <w:rsid w:val="00245E65"/>
    <w:rsid w:val="0024682F"/>
    <w:rsid w:val="00247552"/>
    <w:rsid w:val="00247965"/>
    <w:rsid w:val="00251AA1"/>
    <w:rsid w:val="00252087"/>
    <w:rsid w:val="002526FB"/>
    <w:rsid w:val="00253674"/>
    <w:rsid w:val="002547A8"/>
    <w:rsid w:val="00255402"/>
    <w:rsid w:val="002554A5"/>
    <w:rsid w:val="00255863"/>
    <w:rsid w:val="0025586F"/>
    <w:rsid w:val="00256B68"/>
    <w:rsid w:val="002607D8"/>
    <w:rsid w:val="00261085"/>
    <w:rsid w:val="002621C1"/>
    <w:rsid w:val="00263334"/>
    <w:rsid w:val="002639C4"/>
    <w:rsid w:val="00263B2C"/>
    <w:rsid w:val="00263E7F"/>
    <w:rsid w:val="00264FAA"/>
    <w:rsid w:val="00266D12"/>
    <w:rsid w:val="0026770C"/>
    <w:rsid w:val="00267F0B"/>
    <w:rsid w:val="00270FAD"/>
    <w:rsid w:val="002752F6"/>
    <w:rsid w:val="002761A4"/>
    <w:rsid w:val="002766AA"/>
    <w:rsid w:val="00276E21"/>
    <w:rsid w:val="002806EA"/>
    <w:rsid w:val="00280DD1"/>
    <w:rsid w:val="002813CA"/>
    <w:rsid w:val="0028189A"/>
    <w:rsid w:val="00281B6A"/>
    <w:rsid w:val="00281EFB"/>
    <w:rsid w:val="00282197"/>
    <w:rsid w:val="00284BE2"/>
    <w:rsid w:val="00284E3E"/>
    <w:rsid w:val="00285552"/>
    <w:rsid w:val="00286025"/>
    <w:rsid w:val="002867D6"/>
    <w:rsid w:val="00286D76"/>
    <w:rsid w:val="00287F5A"/>
    <w:rsid w:val="002902B8"/>
    <w:rsid w:val="00293350"/>
    <w:rsid w:val="002938EF"/>
    <w:rsid w:val="002948EE"/>
    <w:rsid w:val="00294BE6"/>
    <w:rsid w:val="00297E99"/>
    <w:rsid w:val="00297ECF"/>
    <w:rsid w:val="002A0D4C"/>
    <w:rsid w:val="002A22A1"/>
    <w:rsid w:val="002A4E60"/>
    <w:rsid w:val="002A5457"/>
    <w:rsid w:val="002A5619"/>
    <w:rsid w:val="002A5873"/>
    <w:rsid w:val="002A62D2"/>
    <w:rsid w:val="002A6605"/>
    <w:rsid w:val="002A773D"/>
    <w:rsid w:val="002A79FB"/>
    <w:rsid w:val="002B046E"/>
    <w:rsid w:val="002B13D9"/>
    <w:rsid w:val="002B3751"/>
    <w:rsid w:val="002B3902"/>
    <w:rsid w:val="002B408A"/>
    <w:rsid w:val="002B5307"/>
    <w:rsid w:val="002B6C4D"/>
    <w:rsid w:val="002B7579"/>
    <w:rsid w:val="002C1976"/>
    <w:rsid w:val="002C1F60"/>
    <w:rsid w:val="002C2F26"/>
    <w:rsid w:val="002C3F2F"/>
    <w:rsid w:val="002C4E48"/>
    <w:rsid w:val="002C51E5"/>
    <w:rsid w:val="002C646B"/>
    <w:rsid w:val="002C7389"/>
    <w:rsid w:val="002D192B"/>
    <w:rsid w:val="002D1D43"/>
    <w:rsid w:val="002D23F6"/>
    <w:rsid w:val="002D3888"/>
    <w:rsid w:val="002D518F"/>
    <w:rsid w:val="002D6D8F"/>
    <w:rsid w:val="002D7E15"/>
    <w:rsid w:val="002E0611"/>
    <w:rsid w:val="002E0839"/>
    <w:rsid w:val="002E1FF2"/>
    <w:rsid w:val="002E30D3"/>
    <w:rsid w:val="002E4463"/>
    <w:rsid w:val="002E4C56"/>
    <w:rsid w:val="002E6F52"/>
    <w:rsid w:val="002E6F54"/>
    <w:rsid w:val="002E7870"/>
    <w:rsid w:val="002F0594"/>
    <w:rsid w:val="002F082B"/>
    <w:rsid w:val="002F1819"/>
    <w:rsid w:val="002F2572"/>
    <w:rsid w:val="002F2D50"/>
    <w:rsid w:val="002F43D2"/>
    <w:rsid w:val="002F498D"/>
    <w:rsid w:val="002F5425"/>
    <w:rsid w:val="002F6684"/>
    <w:rsid w:val="002F6AF3"/>
    <w:rsid w:val="002F6F34"/>
    <w:rsid w:val="002F77EE"/>
    <w:rsid w:val="002F7808"/>
    <w:rsid w:val="003011BE"/>
    <w:rsid w:val="00301D42"/>
    <w:rsid w:val="00301F65"/>
    <w:rsid w:val="00302299"/>
    <w:rsid w:val="00302574"/>
    <w:rsid w:val="00302744"/>
    <w:rsid w:val="003027CB"/>
    <w:rsid w:val="003043B4"/>
    <w:rsid w:val="00304842"/>
    <w:rsid w:val="003049B5"/>
    <w:rsid w:val="00304D38"/>
    <w:rsid w:val="003076C5"/>
    <w:rsid w:val="003076F7"/>
    <w:rsid w:val="00310002"/>
    <w:rsid w:val="00310013"/>
    <w:rsid w:val="003100FD"/>
    <w:rsid w:val="00313D89"/>
    <w:rsid w:val="0031440D"/>
    <w:rsid w:val="003154C5"/>
    <w:rsid w:val="003156E0"/>
    <w:rsid w:val="00315B17"/>
    <w:rsid w:val="00315E0E"/>
    <w:rsid w:val="0031654C"/>
    <w:rsid w:val="00317389"/>
    <w:rsid w:val="00317678"/>
    <w:rsid w:val="00317DAC"/>
    <w:rsid w:val="0032057E"/>
    <w:rsid w:val="003213DE"/>
    <w:rsid w:val="00321E0F"/>
    <w:rsid w:val="00321E25"/>
    <w:rsid w:val="003260A4"/>
    <w:rsid w:val="0032679A"/>
    <w:rsid w:val="0032791D"/>
    <w:rsid w:val="00330039"/>
    <w:rsid w:val="0033189D"/>
    <w:rsid w:val="00332C8D"/>
    <w:rsid w:val="003345D1"/>
    <w:rsid w:val="00334688"/>
    <w:rsid w:val="003348C8"/>
    <w:rsid w:val="00334C4D"/>
    <w:rsid w:val="00336048"/>
    <w:rsid w:val="003377C7"/>
    <w:rsid w:val="003377D4"/>
    <w:rsid w:val="00340023"/>
    <w:rsid w:val="00340A47"/>
    <w:rsid w:val="003434B6"/>
    <w:rsid w:val="003436D7"/>
    <w:rsid w:val="00344496"/>
    <w:rsid w:val="00344633"/>
    <w:rsid w:val="0034468D"/>
    <w:rsid w:val="00344DC9"/>
    <w:rsid w:val="00345655"/>
    <w:rsid w:val="003461C2"/>
    <w:rsid w:val="00347254"/>
    <w:rsid w:val="00347E57"/>
    <w:rsid w:val="00350A4E"/>
    <w:rsid w:val="0035198C"/>
    <w:rsid w:val="00352055"/>
    <w:rsid w:val="003525C1"/>
    <w:rsid w:val="003530F4"/>
    <w:rsid w:val="00353B4D"/>
    <w:rsid w:val="0035416A"/>
    <w:rsid w:val="003565E6"/>
    <w:rsid w:val="003571CF"/>
    <w:rsid w:val="00357AE3"/>
    <w:rsid w:val="00360719"/>
    <w:rsid w:val="00361457"/>
    <w:rsid w:val="00362A64"/>
    <w:rsid w:val="0036357E"/>
    <w:rsid w:val="00363AC5"/>
    <w:rsid w:val="0036553B"/>
    <w:rsid w:val="0036623F"/>
    <w:rsid w:val="0036722F"/>
    <w:rsid w:val="0037073F"/>
    <w:rsid w:val="003707E6"/>
    <w:rsid w:val="003711CD"/>
    <w:rsid w:val="00372D5E"/>
    <w:rsid w:val="00372F69"/>
    <w:rsid w:val="003730A5"/>
    <w:rsid w:val="0037355E"/>
    <w:rsid w:val="00373D82"/>
    <w:rsid w:val="00374BFB"/>
    <w:rsid w:val="00376A5B"/>
    <w:rsid w:val="0037700C"/>
    <w:rsid w:val="003804BF"/>
    <w:rsid w:val="00381A14"/>
    <w:rsid w:val="0038233B"/>
    <w:rsid w:val="00382621"/>
    <w:rsid w:val="00382C1B"/>
    <w:rsid w:val="00382F4A"/>
    <w:rsid w:val="00382FB4"/>
    <w:rsid w:val="00383068"/>
    <w:rsid w:val="00383BF0"/>
    <w:rsid w:val="003843CF"/>
    <w:rsid w:val="00384720"/>
    <w:rsid w:val="00384C8D"/>
    <w:rsid w:val="00386EF2"/>
    <w:rsid w:val="00390BE3"/>
    <w:rsid w:val="00390C8F"/>
    <w:rsid w:val="00392D14"/>
    <w:rsid w:val="0039315B"/>
    <w:rsid w:val="0039357D"/>
    <w:rsid w:val="00393B0E"/>
    <w:rsid w:val="003946AF"/>
    <w:rsid w:val="00394CED"/>
    <w:rsid w:val="00394E69"/>
    <w:rsid w:val="00396C77"/>
    <w:rsid w:val="0039738D"/>
    <w:rsid w:val="003A0949"/>
    <w:rsid w:val="003A1664"/>
    <w:rsid w:val="003A27F5"/>
    <w:rsid w:val="003A2893"/>
    <w:rsid w:val="003A2C54"/>
    <w:rsid w:val="003A2D6B"/>
    <w:rsid w:val="003A2ED2"/>
    <w:rsid w:val="003A34C3"/>
    <w:rsid w:val="003A3E3B"/>
    <w:rsid w:val="003A5996"/>
    <w:rsid w:val="003A61A8"/>
    <w:rsid w:val="003A67DF"/>
    <w:rsid w:val="003A6E05"/>
    <w:rsid w:val="003A6F99"/>
    <w:rsid w:val="003B1011"/>
    <w:rsid w:val="003B266C"/>
    <w:rsid w:val="003B2871"/>
    <w:rsid w:val="003B45FE"/>
    <w:rsid w:val="003B59B1"/>
    <w:rsid w:val="003B5C40"/>
    <w:rsid w:val="003B6068"/>
    <w:rsid w:val="003C05DE"/>
    <w:rsid w:val="003C06A7"/>
    <w:rsid w:val="003C2151"/>
    <w:rsid w:val="003C3A37"/>
    <w:rsid w:val="003C49EB"/>
    <w:rsid w:val="003C566D"/>
    <w:rsid w:val="003C6E8C"/>
    <w:rsid w:val="003C7E37"/>
    <w:rsid w:val="003D04C9"/>
    <w:rsid w:val="003D14E6"/>
    <w:rsid w:val="003D2999"/>
    <w:rsid w:val="003D2D11"/>
    <w:rsid w:val="003D4506"/>
    <w:rsid w:val="003D5DF4"/>
    <w:rsid w:val="003D6D06"/>
    <w:rsid w:val="003D7ABE"/>
    <w:rsid w:val="003D7E6D"/>
    <w:rsid w:val="003E0CE4"/>
    <w:rsid w:val="003E13DC"/>
    <w:rsid w:val="003E16DA"/>
    <w:rsid w:val="003E25DE"/>
    <w:rsid w:val="003E2975"/>
    <w:rsid w:val="003E3779"/>
    <w:rsid w:val="003E5485"/>
    <w:rsid w:val="003E5B4D"/>
    <w:rsid w:val="003E5C7F"/>
    <w:rsid w:val="003E72C3"/>
    <w:rsid w:val="003F0499"/>
    <w:rsid w:val="003F14AF"/>
    <w:rsid w:val="003F1EFF"/>
    <w:rsid w:val="003F2B6B"/>
    <w:rsid w:val="003F3034"/>
    <w:rsid w:val="003F4A05"/>
    <w:rsid w:val="003F5709"/>
    <w:rsid w:val="003F6ACF"/>
    <w:rsid w:val="003F6F35"/>
    <w:rsid w:val="003F7275"/>
    <w:rsid w:val="003F7BBB"/>
    <w:rsid w:val="00400937"/>
    <w:rsid w:val="004011E9"/>
    <w:rsid w:val="00402790"/>
    <w:rsid w:val="004027F7"/>
    <w:rsid w:val="00403699"/>
    <w:rsid w:val="00403E95"/>
    <w:rsid w:val="00404153"/>
    <w:rsid w:val="004047B6"/>
    <w:rsid w:val="004056E4"/>
    <w:rsid w:val="00411473"/>
    <w:rsid w:val="00411BDC"/>
    <w:rsid w:val="0041230F"/>
    <w:rsid w:val="00412AAB"/>
    <w:rsid w:val="0041318D"/>
    <w:rsid w:val="004136AF"/>
    <w:rsid w:val="00414682"/>
    <w:rsid w:val="00415A61"/>
    <w:rsid w:val="00416730"/>
    <w:rsid w:val="00417BC9"/>
    <w:rsid w:val="0042008C"/>
    <w:rsid w:val="0042043C"/>
    <w:rsid w:val="00420E5A"/>
    <w:rsid w:val="00422810"/>
    <w:rsid w:val="00422FB8"/>
    <w:rsid w:val="004233E3"/>
    <w:rsid w:val="00423639"/>
    <w:rsid w:val="00425043"/>
    <w:rsid w:val="004257C0"/>
    <w:rsid w:val="00426858"/>
    <w:rsid w:val="00426A94"/>
    <w:rsid w:val="0042702E"/>
    <w:rsid w:val="004275F1"/>
    <w:rsid w:val="00427ABB"/>
    <w:rsid w:val="0043040F"/>
    <w:rsid w:val="00431B4D"/>
    <w:rsid w:val="00433E76"/>
    <w:rsid w:val="00435DD7"/>
    <w:rsid w:val="004368E3"/>
    <w:rsid w:val="00436B90"/>
    <w:rsid w:val="004373D1"/>
    <w:rsid w:val="00437858"/>
    <w:rsid w:val="00440715"/>
    <w:rsid w:val="00441343"/>
    <w:rsid w:val="0044203E"/>
    <w:rsid w:val="00442AD5"/>
    <w:rsid w:val="00442D07"/>
    <w:rsid w:val="00443FA8"/>
    <w:rsid w:val="0044427F"/>
    <w:rsid w:val="004443D3"/>
    <w:rsid w:val="00444C08"/>
    <w:rsid w:val="00445AAC"/>
    <w:rsid w:val="0044634D"/>
    <w:rsid w:val="00447FE8"/>
    <w:rsid w:val="004501D2"/>
    <w:rsid w:val="00451BB3"/>
    <w:rsid w:val="004533ED"/>
    <w:rsid w:val="00454593"/>
    <w:rsid w:val="0045492A"/>
    <w:rsid w:val="00454995"/>
    <w:rsid w:val="0045589F"/>
    <w:rsid w:val="00456A62"/>
    <w:rsid w:val="004575A7"/>
    <w:rsid w:val="004577D0"/>
    <w:rsid w:val="00457B9B"/>
    <w:rsid w:val="00460E01"/>
    <w:rsid w:val="004623E9"/>
    <w:rsid w:val="00463AA0"/>
    <w:rsid w:val="00463C35"/>
    <w:rsid w:val="00463D3B"/>
    <w:rsid w:val="00464E30"/>
    <w:rsid w:val="00467F92"/>
    <w:rsid w:val="0047115D"/>
    <w:rsid w:val="00471A18"/>
    <w:rsid w:val="004723BE"/>
    <w:rsid w:val="00474704"/>
    <w:rsid w:val="00474EA9"/>
    <w:rsid w:val="00475208"/>
    <w:rsid w:val="004752EB"/>
    <w:rsid w:val="004764DB"/>
    <w:rsid w:val="00476670"/>
    <w:rsid w:val="004767D5"/>
    <w:rsid w:val="00476A5C"/>
    <w:rsid w:val="00476BAE"/>
    <w:rsid w:val="00477060"/>
    <w:rsid w:val="00477472"/>
    <w:rsid w:val="004778D8"/>
    <w:rsid w:val="0048039D"/>
    <w:rsid w:val="00480F63"/>
    <w:rsid w:val="0048180E"/>
    <w:rsid w:val="0048339A"/>
    <w:rsid w:val="00483F03"/>
    <w:rsid w:val="0048550F"/>
    <w:rsid w:val="004913FC"/>
    <w:rsid w:val="00492504"/>
    <w:rsid w:val="00493A60"/>
    <w:rsid w:val="00494C13"/>
    <w:rsid w:val="00494CA6"/>
    <w:rsid w:val="00495209"/>
    <w:rsid w:val="0049554E"/>
    <w:rsid w:val="00497095"/>
    <w:rsid w:val="00497930"/>
    <w:rsid w:val="004A06F6"/>
    <w:rsid w:val="004A0FB4"/>
    <w:rsid w:val="004A145D"/>
    <w:rsid w:val="004A29D0"/>
    <w:rsid w:val="004A400D"/>
    <w:rsid w:val="004A4B3F"/>
    <w:rsid w:val="004A56BE"/>
    <w:rsid w:val="004A6738"/>
    <w:rsid w:val="004A7C22"/>
    <w:rsid w:val="004B1324"/>
    <w:rsid w:val="004B312D"/>
    <w:rsid w:val="004B328D"/>
    <w:rsid w:val="004B3C68"/>
    <w:rsid w:val="004B40BA"/>
    <w:rsid w:val="004B74C7"/>
    <w:rsid w:val="004B7A25"/>
    <w:rsid w:val="004C3A11"/>
    <w:rsid w:val="004C5509"/>
    <w:rsid w:val="004C6309"/>
    <w:rsid w:val="004C67CC"/>
    <w:rsid w:val="004C6A81"/>
    <w:rsid w:val="004D09CB"/>
    <w:rsid w:val="004D0A26"/>
    <w:rsid w:val="004D20C9"/>
    <w:rsid w:val="004D25D3"/>
    <w:rsid w:val="004D349A"/>
    <w:rsid w:val="004D37BA"/>
    <w:rsid w:val="004D55E9"/>
    <w:rsid w:val="004D65D7"/>
    <w:rsid w:val="004D6D78"/>
    <w:rsid w:val="004E1350"/>
    <w:rsid w:val="004E743F"/>
    <w:rsid w:val="004F0267"/>
    <w:rsid w:val="004F12EC"/>
    <w:rsid w:val="004F165C"/>
    <w:rsid w:val="004F1BE1"/>
    <w:rsid w:val="004F4335"/>
    <w:rsid w:val="004F4A04"/>
    <w:rsid w:val="004F7939"/>
    <w:rsid w:val="004F7F6C"/>
    <w:rsid w:val="005009EA"/>
    <w:rsid w:val="005009F1"/>
    <w:rsid w:val="00500C69"/>
    <w:rsid w:val="00500C90"/>
    <w:rsid w:val="005020DE"/>
    <w:rsid w:val="00503753"/>
    <w:rsid w:val="005039E1"/>
    <w:rsid w:val="005045AA"/>
    <w:rsid w:val="00506D89"/>
    <w:rsid w:val="00507F29"/>
    <w:rsid w:val="00513B92"/>
    <w:rsid w:val="0051471A"/>
    <w:rsid w:val="005156FA"/>
    <w:rsid w:val="00515EAE"/>
    <w:rsid w:val="00524B45"/>
    <w:rsid w:val="005253D3"/>
    <w:rsid w:val="0052560C"/>
    <w:rsid w:val="005257B7"/>
    <w:rsid w:val="005259B3"/>
    <w:rsid w:val="00526AF1"/>
    <w:rsid w:val="00530137"/>
    <w:rsid w:val="0053037E"/>
    <w:rsid w:val="00530535"/>
    <w:rsid w:val="0053099D"/>
    <w:rsid w:val="00531E04"/>
    <w:rsid w:val="0053301C"/>
    <w:rsid w:val="00534345"/>
    <w:rsid w:val="005343D5"/>
    <w:rsid w:val="005348C3"/>
    <w:rsid w:val="00536713"/>
    <w:rsid w:val="005375F9"/>
    <w:rsid w:val="00540816"/>
    <w:rsid w:val="00540906"/>
    <w:rsid w:val="0054153C"/>
    <w:rsid w:val="0054353A"/>
    <w:rsid w:val="00543DD5"/>
    <w:rsid w:val="00544108"/>
    <w:rsid w:val="005453AD"/>
    <w:rsid w:val="00546539"/>
    <w:rsid w:val="0054777E"/>
    <w:rsid w:val="00547D03"/>
    <w:rsid w:val="00550388"/>
    <w:rsid w:val="00550389"/>
    <w:rsid w:val="0055081A"/>
    <w:rsid w:val="005511E1"/>
    <w:rsid w:val="0055268F"/>
    <w:rsid w:val="005528A0"/>
    <w:rsid w:val="00552C56"/>
    <w:rsid w:val="0055300D"/>
    <w:rsid w:val="005548A8"/>
    <w:rsid w:val="005613C0"/>
    <w:rsid w:val="0056205A"/>
    <w:rsid w:val="00562139"/>
    <w:rsid w:val="00565D4A"/>
    <w:rsid w:val="00566A03"/>
    <w:rsid w:val="00571292"/>
    <w:rsid w:val="00575C1A"/>
    <w:rsid w:val="00576C0C"/>
    <w:rsid w:val="00577988"/>
    <w:rsid w:val="0058044E"/>
    <w:rsid w:val="00581E33"/>
    <w:rsid w:val="0058219D"/>
    <w:rsid w:val="00582486"/>
    <w:rsid w:val="005828C2"/>
    <w:rsid w:val="00583189"/>
    <w:rsid w:val="00583D3B"/>
    <w:rsid w:val="005862CC"/>
    <w:rsid w:val="00590037"/>
    <w:rsid w:val="005904E5"/>
    <w:rsid w:val="00594294"/>
    <w:rsid w:val="00594C98"/>
    <w:rsid w:val="005951A5"/>
    <w:rsid w:val="0059695B"/>
    <w:rsid w:val="00597AE4"/>
    <w:rsid w:val="005A0969"/>
    <w:rsid w:val="005A278F"/>
    <w:rsid w:val="005A36B6"/>
    <w:rsid w:val="005A4A70"/>
    <w:rsid w:val="005A4F03"/>
    <w:rsid w:val="005A5CE3"/>
    <w:rsid w:val="005A7190"/>
    <w:rsid w:val="005A71B6"/>
    <w:rsid w:val="005B1988"/>
    <w:rsid w:val="005B1F85"/>
    <w:rsid w:val="005B2455"/>
    <w:rsid w:val="005B2758"/>
    <w:rsid w:val="005B28FB"/>
    <w:rsid w:val="005B4B80"/>
    <w:rsid w:val="005B4F5F"/>
    <w:rsid w:val="005B52BB"/>
    <w:rsid w:val="005B611C"/>
    <w:rsid w:val="005C0D46"/>
    <w:rsid w:val="005C1E33"/>
    <w:rsid w:val="005C3DE5"/>
    <w:rsid w:val="005C506B"/>
    <w:rsid w:val="005C584A"/>
    <w:rsid w:val="005C5D5F"/>
    <w:rsid w:val="005C770D"/>
    <w:rsid w:val="005D151B"/>
    <w:rsid w:val="005D34A0"/>
    <w:rsid w:val="005D49FC"/>
    <w:rsid w:val="005E0DDB"/>
    <w:rsid w:val="005E2424"/>
    <w:rsid w:val="005E2C87"/>
    <w:rsid w:val="005E335A"/>
    <w:rsid w:val="005E346C"/>
    <w:rsid w:val="005E3710"/>
    <w:rsid w:val="005E3EF8"/>
    <w:rsid w:val="005E5A8C"/>
    <w:rsid w:val="005E6278"/>
    <w:rsid w:val="005F076D"/>
    <w:rsid w:val="005F0B02"/>
    <w:rsid w:val="005F176F"/>
    <w:rsid w:val="005F23A8"/>
    <w:rsid w:val="005F3278"/>
    <w:rsid w:val="005F3C8A"/>
    <w:rsid w:val="005F5861"/>
    <w:rsid w:val="005F5D30"/>
    <w:rsid w:val="005F6596"/>
    <w:rsid w:val="005F794A"/>
    <w:rsid w:val="00600125"/>
    <w:rsid w:val="00600544"/>
    <w:rsid w:val="0060149A"/>
    <w:rsid w:val="00601D85"/>
    <w:rsid w:val="00601DF4"/>
    <w:rsid w:val="00603163"/>
    <w:rsid w:val="00603394"/>
    <w:rsid w:val="00604DE2"/>
    <w:rsid w:val="006054A0"/>
    <w:rsid w:val="00605503"/>
    <w:rsid w:val="006063C3"/>
    <w:rsid w:val="00610C4A"/>
    <w:rsid w:val="00612106"/>
    <w:rsid w:val="006125F2"/>
    <w:rsid w:val="00614192"/>
    <w:rsid w:val="0061422C"/>
    <w:rsid w:val="006169EE"/>
    <w:rsid w:val="0061716B"/>
    <w:rsid w:val="00617410"/>
    <w:rsid w:val="006175FE"/>
    <w:rsid w:val="006205B4"/>
    <w:rsid w:val="00621D69"/>
    <w:rsid w:val="006251A1"/>
    <w:rsid w:val="006257F8"/>
    <w:rsid w:val="0062618F"/>
    <w:rsid w:val="00626968"/>
    <w:rsid w:val="0062711F"/>
    <w:rsid w:val="00627A8F"/>
    <w:rsid w:val="00627E20"/>
    <w:rsid w:val="00627FC7"/>
    <w:rsid w:val="00630C14"/>
    <w:rsid w:val="00630DEA"/>
    <w:rsid w:val="00634CE2"/>
    <w:rsid w:val="006353AB"/>
    <w:rsid w:val="00635F55"/>
    <w:rsid w:val="0063626B"/>
    <w:rsid w:val="00636829"/>
    <w:rsid w:val="0063718E"/>
    <w:rsid w:val="006400BB"/>
    <w:rsid w:val="00640387"/>
    <w:rsid w:val="00640C1D"/>
    <w:rsid w:val="0064241B"/>
    <w:rsid w:val="00643310"/>
    <w:rsid w:val="006438D6"/>
    <w:rsid w:val="0064531A"/>
    <w:rsid w:val="006458C4"/>
    <w:rsid w:val="00645D32"/>
    <w:rsid w:val="00645F32"/>
    <w:rsid w:val="006476E4"/>
    <w:rsid w:val="00647F92"/>
    <w:rsid w:val="00652165"/>
    <w:rsid w:val="006549A3"/>
    <w:rsid w:val="00654F94"/>
    <w:rsid w:val="00655F42"/>
    <w:rsid w:val="006566DA"/>
    <w:rsid w:val="00657266"/>
    <w:rsid w:val="006608B8"/>
    <w:rsid w:val="00662013"/>
    <w:rsid w:val="006627AD"/>
    <w:rsid w:val="00662A08"/>
    <w:rsid w:val="0066335B"/>
    <w:rsid w:val="00663FF7"/>
    <w:rsid w:val="006640DC"/>
    <w:rsid w:val="00665359"/>
    <w:rsid w:val="00665FB6"/>
    <w:rsid w:val="00666B35"/>
    <w:rsid w:val="00666E9B"/>
    <w:rsid w:val="00670515"/>
    <w:rsid w:val="006705E5"/>
    <w:rsid w:val="00673DFC"/>
    <w:rsid w:val="006741A9"/>
    <w:rsid w:val="0067449D"/>
    <w:rsid w:val="00674BBD"/>
    <w:rsid w:val="00674F03"/>
    <w:rsid w:val="006759A5"/>
    <w:rsid w:val="00676436"/>
    <w:rsid w:val="00676B1D"/>
    <w:rsid w:val="00680E0F"/>
    <w:rsid w:val="006812A2"/>
    <w:rsid w:val="00681705"/>
    <w:rsid w:val="00682E4A"/>
    <w:rsid w:val="00683304"/>
    <w:rsid w:val="0068376F"/>
    <w:rsid w:val="006848C3"/>
    <w:rsid w:val="00684E3F"/>
    <w:rsid w:val="00685754"/>
    <w:rsid w:val="00685AFD"/>
    <w:rsid w:val="006861E4"/>
    <w:rsid w:val="00686D43"/>
    <w:rsid w:val="006876DF"/>
    <w:rsid w:val="006905DF"/>
    <w:rsid w:val="006914DF"/>
    <w:rsid w:val="00691C08"/>
    <w:rsid w:val="00692EB5"/>
    <w:rsid w:val="00693145"/>
    <w:rsid w:val="00693490"/>
    <w:rsid w:val="006949B0"/>
    <w:rsid w:val="00694B4C"/>
    <w:rsid w:val="0069500C"/>
    <w:rsid w:val="00696B5B"/>
    <w:rsid w:val="00697134"/>
    <w:rsid w:val="0069767F"/>
    <w:rsid w:val="006A0121"/>
    <w:rsid w:val="006A03EE"/>
    <w:rsid w:val="006A0786"/>
    <w:rsid w:val="006A13DD"/>
    <w:rsid w:val="006A3EAA"/>
    <w:rsid w:val="006A5C71"/>
    <w:rsid w:val="006B15A5"/>
    <w:rsid w:val="006B2181"/>
    <w:rsid w:val="006B226C"/>
    <w:rsid w:val="006B25C9"/>
    <w:rsid w:val="006B2EDC"/>
    <w:rsid w:val="006B48EB"/>
    <w:rsid w:val="006B4AB4"/>
    <w:rsid w:val="006B5097"/>
    <w:rsid w:val="006B5EB4"/>
    <w:rsid w:val="006B7825"/>
    <w:rsid w:val="006B7836"/>
    <w:rsid w:val="006B79FB"/>
    <w:rsid w:val="006B7EF7"/>
    <w:rsid w:val="006C03BD"/>
    <w:rsid w:val="006C096B"/>
    <w:rsid w:val="006C17F3"/>
    <w:rsid w:val="006C2374"/>
    <w:rsid w:val="006C36F4"/>
    <w:rsid w:val="006C4349"/>
    <w:rsid w:val="006C4590"/>
    <w:rsid w:val="006C581A"/>
    <w:rsid w:val="006C69EB"/>
    <w:rsid w:val="006C6EDA"/>
    <w:rsid w:val="006C7885"/>
    <w:rsid w:val="006D18B1"/>
    <w:rsid w:val="006D3AE5"/>
    <w:rsid w:val="006D5A1B"/>
    <w:rsid w:val="006D5B3D"/>
    <w:rsid w:val="006D6B5B"/>
    <w:rsid w:val="006D7B88"/>
    <w:rsid w:val="006E00AC"/>
    <w:rsid w:val="006E0118"/>
    <w:rsid w:val="006E07E5"/>
    <w:rsid w:val="006E0C17"/>
    <w:rsid w:val="006E1CA2"/>
    <w:rsid w:val="006E229B"/>
    <w:rsid w:val="006E5E32"/>
    <w:rsid w:val="006E6F1C"/>
    <w:rsid w:val="006F0557"/>
    <w:rsid w:val="006F07AD"/>
    <w:rsid w:val="006F0BE9"/>
    <w:rsid w:val="006F0D1B"/>
    <w:rsid w:val="006F1605"/>
    <w:rsid w:val="006F1E08"/>
    <w:rsid w:val="006F27C9"/>
    <w:rsid w:val="006F31C4"/>
    <w:rsid w:val="006F405F"/>
    <w:rsid w:val="006F449C"/>
    <w:rsid w:val="006F5FE8"/>
    <w:rsid w:val="006F652F"/>
    <w:rsid w:val="006F668B"/>
    <w:rsid w:val="006F733E"/>
    <w:rsid w:val="00700C21"/>
    <w:rsid w:val="00701523"/>
    <w:rsid w:val="00701635"/>
    <w:rsid w:val="00702A26"/>
    <w:rsid w:val="00703FBF"/>
    <w:rsid w:val="0070431E"/>
    <w:rsid w:val="00706293"/>
    <w:rsid w:val="00710B1B"/>
    <w:rsid w:val="00710C9A"/>
    <w:rsid w:val="0071228B"/>
    <w:rsid w:val="007128F9"/>
    <w:rsid w:val="00714664"/>
    <w:rsid w:val="00714834"/>
    <w:rsid w:val="007148FE"/>
    <w:rsid w:val="00720F90"/>
    <w:rsid w:val="00720FA5"/>
    <w:rsid w:val="007218D6"/>
    <w:rsid w:val="00721CC1"/>
    <w:rsid w:val="00724B55"/>
    <w:rsid w:val="00724D1F"/>
    <w:rsid w:val="00726566"/>
    <w:rsid w:val="00730017"/>
    <w:rsid w:val="0073292C"/>
    <w:rsid w:val="00733531"/>
    <w:rsid w:val="00734227"/>
    <w:rsid w:val="007343A2"/>
    <w:rsid w:val="00734B31"/>
    <w:rsid w:val="00735FFB"/>
    <w:rsid w:val="0073622A"/>
    <w:rsid w:val="00736828"/>
    <w:rsid w:val="00737996"/>
    <w:rsid w:val="00740B40"/>
    <w:rsid w:val="00740C36"/>
    <w:rsid w:val="0074187F"/>
    <w:rsid w:val="00741A8E"/>
    <w:rsid w:val="00741C57"/>
    <w:rsid w:val="00741EAA"/>
    <w:rsid w:val="00742293"/>
    <w:rsid w:val="00742E51"/>
    <w:rsid w:val="0074400C"/>
    <w:rsid w:val="0074455B"/>
    <w:rsid w:val="007468F5"/>
    <w:rsid w:val="00746B98"/>
    <w:rsid w:val="007471DD"/>
    <w:rsid w:val="00751A5E"/>
    <w:rsid w:val="00751CFA"/>
    <w:rsid w:val="00753AC2"/>
    <w:rsid w:val="007546AF"/>
    <w:rsid w:val="0075509F"/>
    <w:rsid w:val="007553D5"/>
    <w:rsid w:val="00755437"/>
    <w:rsid w:val="00755590"/>
    <w:rsid w:val="00755D91"/>
    <w:rsid w:val="0076181F"/>
    <w:rsid w:val="007618AC"/>
    <w:rsid w:val="0076357C"/>
    <w:rsid w:val="007635D8"/>
    <w:rsid w:val="00763FBC"/>
    <w:rsid w:val="00764540"/>
    <w:rsid w:val="00764691"/>
    <w:rsid w:val="00764C3C"/>
    <w:rsid w:val="0076633C"/>
    <w:rsid w:val="007672F7"/>
    <w:rsid w:val="00767494"/>
    <w:rsid w:val="007702DD"/>
    <w:rsid w:val="0077062C"/>
    <w:rsid w:val="007714AB"/>
    <w:rsid w:val="00772A17"/>
    <w:rsid w:val="00775D27"/>
    <w:rsid w:val="00775F6F"/>
    <w:rsid w:val="0077624A"/>
    <w:rsid w:val="007767AD"/>
    <w:rsid w:val="007770E4"/>
    <w:rsid w:val="007800C9"/>
    <w:rsid w:val="00781AA1"/>
    <w:rsid w:val="00781C62"/>
    <w:rsid w:val="00783C2F"/>
    <w:rsid w:val="0078581E"/>
    <w:rsid w:val="00786B04"/>
    <w:rsid w:val="007902B0"/>
    <w:rsid w:val="00790410"/>
    <w:rsid w:val="007923F6"/>
    <w:rsid w:val="007924AB"/>
    <w:rsid w:val="00792833"/>
    <w:rsid w:val="0079304C"/>
    <w:rsid w:val="00793711"/>
    <w:rsid w:val="007960FB"/>
    <w:rsid w:val="00796993"/>
    <w:rsid w:val="00797A2D"/>
    <w:rsid w:val="007A0F3F"/>
    <w:rsid w:val="007A3864"/>
    <w:rsid w:val="007A6843"/>
    <w:rsid w:val="007A72B7"/>
    <w:rsid w:val="007A7EF7"/>
    <w:rsid w:val="007B2ED3"/>
    <w:rsid w:val="007B2F1A"/>
    <w:rsid w:val="007B39CE"/>
    <w:rsid w:val="007B3D90"/>
    <w:rsid w:val="007B4440"/>
    <w:rsid w:val="007B4FA3"/>
    <w:rsid w:val="007B5FEA"/>
    <w:rsid w:val="007B6CAE"/>
    <w:rsid w:val="007B6F57"/>
    <w:rsid w:val="007B7BC0"/>
    <w:rsid w:val="007B7F8C"/>
    <w:rsid w:val="007C14D1"/>
    <w:rsid w:val="007C161B"/>
    <w:rsid w:val="007C2A26"/>
    <w:rsid w:val="007C343F"/>
    <w:rsid w:val="007C365E"/>
    <w:rsid w:val="007C36C7"/>
    <w:rsid w:val="007C45D3"/>
    <w:rsid w:val="007C4773"/>
    <w:rsid w:val="007C51FC"/>
    <w:rsid w:val="007C5216"/>
    <w:rsid w:val="007C57DA"/>
    <w:rsid w:val="007C66D7"/>
    <w:rsid w:val="007D0960"/>
    <w:rsid w:val="007D0BDC"/>
    <w:rsid w:val="007D1345"/>
    <w:rsid w:val="007D136B"/>
    <w:rsid w:val="007D2D0D"/>
    <w:rsid w:val="007D3AE0"/>
    <w:rsid w:val="007D3F4A"/>
    <w:rsid w:val="007D46BD"/>
    <w:rsid w:val="007D512E"/>
    <w:rsid w:val="007D5B9A"/>
    <w:rsid w:val="007D5D00"/>
    <w:rsid w:val="007D63B1"/>
    <w:rsid w:val="007D75F9"/>
    <w:rsid w:val="007D7615"/>
    <w:rsid w:val="007D7669"/>
    <w:rsid w:val="007E0506"/>
    <w:rsid w:val="007E09C7"/>
    <w:rsid w:val="007E1657"/>
    <w:rsid w:val="007E1DB3"/>
    <w:rsid w:val="007E2A04"/>
    <w:rsid w:val="007E3969"/>
    <w:rsid w:val="007E46DE"/>
    <w:rsid w:val="007E4B4C"/>
    <w:rsid w:val="007E517B"/>
    <w:rsid w:val="007F02EE"/>
    <w:rsid w:val="007F0D56"/>
    <w:rsid w:val="007F16B5"/>
    <w:rsid w:val="007F5649"/>
    <w:rsid w:val="007F5D0A"/>
    <w:rsid w:val="007F6E7E"/>
    <w:rsid w:val="007F781D"/>
    <w:rsid w:val="007F7C2A"/>
    <w:rsid w:val="00800137"/>
    <w:rsid w:val="0080115D"/>
    <w:rsid w:val="00802EE7"/>
    <w:rsid w:val="00803922"/>
    <w:rsid w:val="00803CCB"/>
    <w:rsid w:val="00804A56"/>
    <w:rsid w:val="008062AE"/>
    <w:rsid w:val="00810270"/>
    <w:rsid w:val="00811DB7"/>
    <w:rsid w:val="00812A94"/>
    <w:rsid w:val="00814664"/>
    <w:rsid w:val="00815512"/>
    <w:rsid w:val="00815C2F"/>
    <w:rsid w:val="0081641D"/>
    <w:rsid w:val="00816700"/>
    <w:rsid w:val="0081709D"/>
    <w:rsid w:val="00817D3F"/>
    <w:rsid w:val="00822396"/>
    <w:rsid w:val="008227EF"/>
    <w:rsid w:val="008231E7"/>
    <w:rsid w:val="00823BA7"/>
    <w:rsid w:val="00824FE4"/>
    <w:rsid w:val="00826A3F"/>
    <w:rsid w:val="008277D3"/>
    <w:rsid w:val="00827FF2"/>
    <w:rsid w:val="00831C80"/>
    <w:rsid w:val="00832085"/>
    <w:rsid w:val="0083682F"/>
    <w:rsid w:val="00836885"/>
    <w:rsid w:val="00837359"/>
    <w:rsid w:val="00837888"/>
    <w:rsid w:val="00837C8B"/>
    <w:rsid w:val="00837DEE"/>
    <w:rsid w:val="00840163"/>
    <w:rsid w:val="0084052E"/>
    <w:rsid w:val="00840F3B"/>
    <w:rsid w:val="00842DD9"/>
    <w:rsid w:val="00843A41"/>
    <w:rsid w:val="008440C4"/>
    <w:rsid w:val="008459B6"/>
    <w:rsid w:val="0084636E"/>
    <w:rsid w:val="0084669B"/>
    <w:rsid w:val="00850091"/>
    <w:rsid w:val="008517E5"/>
    <w:rsid w:val="00851DB9"/>
    <w:rsid w:val="00855B1B"/>
    <w:rsid w:val="00855EB4"/>
    <w:rsid w:val="00856C00"/>
    <w:rsid w:val="008578C3"/>
    <w:rsid w:val="008614F2"/>
    <w:rsid w:val="00862BFE"/>
    <w:rsid w:val="00864BD4"/>
    <w:rsid w:val="00865B70"/>
    <w:rsid w:val="00865B96"/>
    <w:rsid w:val="00870151"/>
    <w:rsid w:val="0087027B"/>
    <w:rsid w:val="00870346"/>
    <w:rsid w:val="00870517"/>
    <w:rsid w:val="00871FF6"/>
    <w:rsid w:val="00872D19"/>
    <w:rsid w:val="008732EE"/>
    <w:rsid w:val="0087394B"/>
    <w:rsid w:val="008740D9"/>
    <w:rsid w:val="00876FFE"/>
    <w:rsid w:val="008773BC"/>
    <w:rsid w:val="00877FD6"/>
    <w:rsid w:val="0088061D"/>
    <w:rsid w:val="00880769"/>
    <w:rsid w:val="00881055"/>
    <w:rsid w:val="00881268"/>
    <w:rsid w:val="00882FFA"/>
    <w:rsid w:val="00884635"/>
    <w:rsid w:val="008849C4"/>
    <w:rsid w:val="0088688C"/>
    <w:rsid w:val="00886AE5"/>
    <w:rsid w:val="00886DA5"/>
    <w:rsid w:val="0088780C"/>
    <w:rsid w:val="00887E26"/>
    <w:rsid w:val="00890519"/>
    <w:rsid w:val="00890FB1"/>
    <w:rsid w:val="00890FF3"/>
    <w:rsid w:val="00892525"/>
    <w:rsid w:val="00894B0C"/>
    <w:rsid w:val="008964FE"/>
    <w:rsid w:val="008968C6"/>
    <w:rsid w:val="00896A8B"/>
    <w:rsid w:val="008A2565"/>
    <w:rsid w:val="008A2E20"/>
    <w:rsid w:val="008A4D7D"/>
    <w:rsid w:val="008A52F6"/>
    <w:rsid w:val="008A5A36"/>
    <w:rsid w:val="008A6962"/>
    <w:rsid w:val="008A6CD0"/>
    <w:rsid w:val="008A7325"/>
    <w:rsid w:val="008A7EF2"/>
    <w:rsid w:val="008B08DD"/>
    <w:rsid w:val="008B1FDD"/>
    <w:rsid w:val="008B2568"/>
    <w:rsid w:val="008B297C"/>
    <w:rsid w:val="008B342E"/>
    <w:rsid w:val="008B3683"/>
    <w:rsid w:val="008B3F3D"/>
    <w:rsid w:val="008B462A"/>
    <w:rsid w:val="008B510D"/>
    <w:rsid w:val="008B5422"/>
    <w:rsid w:val="008B6187"/>
    <w:rsid w:val="008B664D"/>
    <w:rsid w:val="008B669A"/>
    <w:rsid w:val="008B680A"/>
    <w:rsid w:val="008B706C"/>
    <w:rsid w:val="008C00F5"/>
    <w:rsid w:val="008C0533"/>
    <w:rsid w:val="008C3EC5"/>
    <w:rsid w:val="008C533A"/>
    <w:rsid w:val="008D1724"/>
    <w:rsid w:val="008D27ED"/>
    <w:rsid w:val="008D3C06"/>
    <w:rsid w:val="008D5171"/>
    <w:rsid w:val="008D546A"/>
    <w:rsid w:val="008D56B0"/>
    <w:rsid w:val="008D5F9C"/>
    <w:rsid w:val="008D6017"/>
    <w:rsid w:val="008D6D36"/>
    <w:rsid w:val="008D6F70"/>
    <w:rsid w:val="008D723A"/>
    <w:rsid w:val="008E113C"/>
    <w:rsid w:val="008E1799"/>
    <w:rsid w:val="008E2111"/>
    <w:rsid w:val="008E2442"/>
    <w:rsid w:val="008E2474"/>
    <w:rsid w:val="008E2843"/>
    <w:rsid w:val="008E5159"/>
    <w:rsid w:val="008E75F7"/>
    <w:rsid w:val="008E78F9"/>
    <w:rsid w:val="008E7FCA"/>
    <w:rsid w:val="008F00F0"/>
    <w:rsid w:val="008F065B"/>
    <w:rsid w:val="008F1C73"/>
    <w:rsid w:val="008F28B7"/>
    <w:rsid w:val="008F3DFB"/>
    <w:rsid w:val="008F3E04"/>
    <w:rsid w:val="008F5229"/>
    <w:rsid w:val="008F6AFC"/>
    <w:rsid w:val="008F6C42"/>
    <w:rsid w:val="008F7A2A"/>
    <w:rsid w:val="0090007B"/>
    <w:rsid w:val="009008C2"/>
    <w:rsid w:val="00900FC5"/>
    <w:rsid w:val="00902647"/>
    <w:rsid w:val="009033C8"/>
    <w:rsid w:val="00903401"/>
    <w:rsid w:val="0090351C"/>
    <w:rsid w:val="00911000"/>
    <w:rsid w:val="00911301"/>
    <w:rsid w:val="0091174D"/>
    <w:rsid w:val="009118E3"/>
    <w:rsid w:val="00911E29"/>
    <w:rsid w:val="00911E65"/>
    <w:rsid w:val="00912017"/>
    <w:rsid w:val="00913291"/>
    <w:rsid w:val="009139D0"/>
    <w:rsid w:val="00914550"/>
    <w:rsid w:val="00914D2F"/>
    <w:rsid w:val="009150D0"/>
    <w:rsid w:val="00915341"/>
    <w:rsid w:val="0091600A"/>
    <w:rsid w:val="009172F1"/>
    <w:rsid w:val="00917BD2"/>
    <w:rsid w:val="00917DE3"/>
    <w:rsid w:val="0092093B"/>
    <w:rsid w:val="00920A5A"/>
    <w:rsid w:val="0092258F"/>
    <w:rsid w:val="0092358D"/>
    <w:rsid w:val="009239AD"/>
    <w:rsid w:val="0092433C"/>
    <w:rsid w:val="00924972"/>
    <w:rsid w:val="00925648"/>
    <w:rsid w:val="00925B54"/>
    <w:rsid w:val="00930F48"/>
    <w:rsid w:val="00931C89"/>
    <w:rsid w:val="00933DCB"/>
    <w:rsid w:val="0093419B"/>
    <w:rsid w:val="009344C9"/>
    <w:rsid w:val="009350A4"/>
    <w:rsid w:val="00935A26"/>
    <w:rsid w:val="009368A2"/>
    <w:rsid w:val="00936B28"/>
    <w:rsid w:val="00936B86"/>
    <w:rsid w:val="0093728F"/>
    <w:rsid w:val="00937558"/>
    <w:rsid w:val="00937C61"/>
    <w:rsid w:val="009406B4"/>
    <w:rsid w:val="00941394"/>
    <w:rsid w:val="009428A2"/>
    <w:rsid w:val="00943961"/>
    <w:rsid w:val="00943ADE"/>
    <w:rsid w:val="00944901"/>
    <w:rsid w:val="00945F4A"/>
    <w:rsid w:val="009460D9"/>
    <w:rsid w:val="009464FC"/>
    <w:rsid w:val="009468C3"/>
    <w:rsid w:val="00947401"/>
    <w:rsid w:val="00951993"/>
    <w:rsid w:val="00952800"/>
    <w:rsid w:val="00953D83"/>
    <w:rsid w:val="00956289"/>
    <w:rsid w:val="00957847"/>
    <w:rsid w:val="00957BEF"/>
    <w:rsid w:val="00960E7B"/>
    <w:rsid w:val="00960FA2"/>
    <w:rsid w:val="009627F7"/>
    <w:rsid w:val="009656A1"/>
    <w:rsid w:val="00965C72"/>
    <w:rsid w:val="00966551"/>
    <w:rsid w:val="00966B13"/>
    <w:rsid w:val="00966B2E"/>
    <w:rsid w:val="009711E7"/>
    <w:rsid w:val="00971869"/>
    <w:rsid w:val="00971B38"/>
    <w:rsid w:val="00971D9B"/>
    <w:rsid w:val="00971ECB"/>
    <w:rsid w:val="00973693"/>
    <w:rsid w:val="00973D29"/>
    <w:rsid w:val="00974813"/>
    <w:rsid w:val="009764E5"/>
    <w:rsid w:val="00977375"/>
    <w:rsid w:val="009775BB"/>
    <w:rsid w:val="00977DB9"/>
    <w:rsid w:val="009803F3"/>
    <w:rsid w:val="00980532"/>
    <w:rsid w:val="00984A9D"/>
    <w:rsid w:val="00984D7F"/>
    <w:rsid w:val="00985B2A"/>
    <w:rsid w:val="009869C4"/>
    <w:rsid w:val="009902C7"/>
    <w:rsid w:val="0099082A"/>
    <w:rsid w:val="00992358"/>
    <w:rsid w:val="00992565"/>
    <w:rsid w:val="00994F40"/>
    <w:rsid w:val="0099726A"/>
    <w:rsid w:val="009A0890"/>
    <w:rsid w:val="009A10F8"/>
    <w:rsid w:val="009A1254"/>
    <w:rsid w:val="009A2FDD"/>
    <w:rsid w:val="009A3D12"/>
    <w:rsid w:val="009A5F0A"/>
    <w:rsid w:val="009A5F60"/>
    <w:rsid w:val="009B12E8"/>
    <w:rsid w:val="009B25DF"/>
    <w:rsid w:val="009B31A4"/>
    <w:rsid w:val="009B3788"/>
    <w:rsid w:val="009B590F"/>
    <w:rsid w:val="009B5A53"/>
    <w:rsid w:val="009B5C1D"/>
    <w:rsid w:val="009B5E1C"/>
    <w:rsid w:val="009B7659"/>
    <w:rsid w:val="009C1C2C"/>
    <w:rsid w:val="009C267A"/>
    <w:rsid w:val="009C2924"/>
    <w:rsid w:val="009C5F6F"/>
    <w:rsid w:val="009C7BA5"/>
    <w:rsid w:val="009C7FE3"/>
    <w:rsid w:val="009D003F"/>
    <w:rsid w:val="009D1A0D"/>
    <w:rsid w:val="009D268D"/>
    <w:rsid w:val="009D2E59"/>
    <w:rsid w:val="009D5A50"/>
    <w:rsid w:val="009D686D"/>
    <w:rsid w:val="009D6C38"/>
    <w:rsid w:val="009D6D6E"/>
    <w:rsid w:val="009E2C31"/>
    <w:rsid w:val="009E2C69"/>
    <w:rsid w:val="009E2DE4"/>
    <w:rsid w:val="009E3488"/>
    <w:rsid w:val="009E5B37"/>
    <w:rsid w:val="009E5B9D"/>
    <w:rsid w:val="009E5FD5"/>
    <w:rsid w:val="009F0778"/>
    <w:rsid w:val="009F1D46"/>
    <w:rsid w:val="009F3240"/>
    <w:rsid w:val="009F3338"/>
    <w:rsid w:val="009F3A41"/>
    <w:rsid w:val="009F434C"/>
    <w:rsid w:val="009F4E42"/>
    <w:rsid w:val="009F6165"/>
    <w:rsid w:val="009F7047"/>
    <w:rsid w:val="009F76B3"/>
    <w:rsid w:val="00A001E3"/>
    <w:rsid w:val="00A00A89"/>
    <w:rsid w:val="00A0196D"/>
    <w:rsid w:val="00A021B7"/>
    <w:rsid w:val="00A026FD"/>
    <w:rsid w:val="00A02B34"/>
    <w:rsid w:val="00A02BF6"/>
    <w:rsid w:val="00A0525A"/>
    <w:rsid w:val="00A05535"/>
    <w:rsid w:val="00A0610B"/>
    <w:rsid w:val="00A0710F"/>
    <w:rsid w:val="00A0759E"/>
    <w:rsid w:val="00A11961"/>
    <w:rsid w:val="00A13D13"/>
    <w:rsid w:val="00A168FA"/>
    <w:rsid w:val="00A16C8B"/>
    <w:rsid w:val="00A17A4A"/>
    <w:rsid w:val="00A20234"/>
    <w:rsid w:val="00A20336"/>
    <w:rsid w:val="00A20C72"/>
    <w:rsid w:val="00A20F29"/>
    <w:rsid w:val="00A213AB"/>
    <w:rsid w:val="00A2396C"/>
    <w:rsid w:val="00A245F2"/>
    <w:rsid w:val="00A24ED5"/>
    <w:rsid w:val="00A25B8A"/>
    <w:rsid w:val="00A26C12"/>
    <w:rsid w:val="00A26C16"/>
    <w:rsid w:val="00A2736F"/>
    <w:rsid w:val="00A30AE6"/>
    <w:rsid w:val="00A30BD1"/>
    <w:rsid w:val="00A312FF"/>
    <w:rsid w:val="00A31D13"/>
    <w:rsid w:val="00A3265E"/>
    <w:rsid w:val="00A33591"/>
    <w:rsid w:val="00A357A0"/>
    <w:rsid w:val="00A36706"/>
    <w:rsid w:val="00A4265A"/>
    <w:rsid w:val="00A42CD8"/>
    <w:rsid w:val="00A44D74"/>
    <w:rsid w:val="00A45A91"/>
    <w:rsid w:val="00A46245"/>
    <w:rsid w:val="00A463A4"/>
    <w:rsid w:val="00A4743C"/>
    <w:rsid w:val="00A50D67"/>
    <w:rsid w:val="00A50FBC"/>
    <w:rsid w:val="00A523FD"/>
    <w:rsid w:val="00A52991"/>
    <w:rsid w:val="00A545DB"/>
    <w:rsid w:val="00A545E4"/>
    <w:rsid w:val="00A55825"/>
    <w:rsid w:val="00A55A18"/>
    <w:rsid w:val="00A55E7F"/>
    <w:rsid w:val="00A5600F"/>
    <w:rsid w:val="00A573DB"/>
    <w:rsid w:val="00A6011B"/>
    <w:rsid w:val="00A609E5"/>
    <w:rsid w:val="00A6112F"/>
    <w:rsid w:val="00A623E6"/>
    <w:rsid w:val="00A63A49"/>
    <w:rsid w:val="00A63CBF"/>
    <w:rsid w:val="00A64850"/>
    <w:rsid w:val="00A65A72"/>
    <w:rsid w:val="00A66444"/>
    <w:rsid w:val="00A66931"/>
    <w:rsid w:val="00A6716F"/>
    <w:rsid w:val="00A70759"/>
    <w:rsid w:val="00A709AF"/>
    <w:rsid w:val="00A722E5"/>
    <w:rsid w:val="00A725F1"/>
    <w:rsid w:val="00A72CD6"/>
    <w:rsid w:val="00A73145"/>
    <w:rsid w:val="00A741EA"/>
    <w:rsid w:val="00A77165"/>
    <w:rsid w:val="00A77922"/>
    <w:rsid w:val="00A77E21"/>
    <w:rsid w:val="00A8050A"/>
    <w:rsid w:val="00A80C70"/>
    <w:rsid w:val="00A841D7"/>
    <w:rsid w:val="00A846E0"/>
    <w:rsid w:val="00A85C46"/>
    <w:rsid w:val="00A86548"/>
    <w:rsid w:val="00A87FEC"/>
    <w:rsid w:val="00A921BC"/>
    <w:rsid w:val="00A92B11"/>
    <w:rsid w:val="00A9371B"/>
    <w:rsid w:val="00A94924"/>
    <w:rsid w:val="00A96D15"/>
    <w:rsid w:val="00A97126"/>
    <w:rsid w:val="00A97584"/>
    <w:rsid w:val="00A976A1"/>
    <w:rsid w:val="00A97A4A"/>
    <w:rsid w:val="00AA1257"/>
    <w:rsid w:val="00AA1F0E"/>
    <w:rsid w:val="00AA3E5C"/>
    <w:rsid w:val="00AA4454"/>
    <w:rsid w:val="00AA592D"/>
    <w:rsid w:val="00AA5B21"/>
    <w:rsid w:val="00AA66F4"/>
    <w:rsid w:val="00AA6A6B"/>
    <w:rsid w:val="00AA6D44"/>
    <w:rsid w:val="00AA75D6"/>
    <w:rsid w:val="00AB4193"/>
    <w:rsid w:val="00AB4378"/>
    <w:rsid w:val="00AB4987"/>
    <w:rsid w:val="00AB574E"/>
    <w:rsid w:val="00AB7156"/>
    <w:rsid w:val="00AB7BF0"/>
    <w:rsid w:val="00AC0017"/>
    <w:rsid w:val="00AC196B"/>
    <w:rsid w:val="00AC20EE"/>
    <w:rsid w:val="00AC38EE"/>
    <w:rsid w:val="00AC49DA"/>
    <w:rsid w:val="00AC4B87"/>
    <w:rsid w:val="00AC6723"/>
    <w:rsid w:val="00AD0F44"/>
    <w:rsid w:val="00AD1B09"/>
    <w:rsid w:val="00AD1FCF"/>
    <w:rsid w:val="00AD2C09"/>
    <w:rsid w:val="00AD367A"/>
    <w:rsid w:val="00AD6A7F"/>
    <w:rsid w:val="00AE076C"/>
    <w:rsid w:val="00AE10FE"/>
    <w:rsid w:val="00AE3494"/>
    <w:rsid w:val="00AE3774"/>
    <w:rsid w:val="00AE6CAB"/>
    <w:rsid w:val="00AE7294"/>
    <w:rsid w:val="00AE7BC6"/>
    <w:rsid w:val="00AF194B"/>
    <w:rsid w:val="00AF2ADB"/>
    <w:rsid w:val="00AF2E56"/>
    <w:rsid w:val="00AF3991"/>
    <w:rsid w:val="00AF3A38"/>
    <w:rsid w:val="00AF473D"/>
    <w:rsid w:val="00AF47CD"/>
    <w:rsid w:val="00AF4B81"/>
    <w:rsid w:val="00AF5E8C"/>
    <w:rsid w:val="00AF7A28"/>
    <w:rsid w:val="00AF7AC8"/>
    <w:rsid w:val="00AF7F58"/>
    <w:rsid w:val="00B01B3F"/>
    <w:rsid w:val="00B01DC0"/>
    <w:rsid w:val="00B02F72"/>
    <w:rsid w:val="00B035B0"/>
    <w:rsid w:val="00B05A92"/>
    <w:rsid w:val="00B05D61"/>
    <w:rsid w:val="00B0619A"/>
    <w:rsid w:val="00B06316"/>
    <w:rsid w:val="00B07D45"/>
    <w:rsid w:val="00B10AEE"/>
    <w:rsid w:val="00B11270"/>
    <w:rsid w:val="00B12554"/>
    <w:rsid w:val="00B14062"/>
    <w:rsid w:val="00B1432D"/>
    <w:rsid w:val="00B14566"/>
    <w:rsid w:val="00B1566A"/>
    <w:rsid w:val="00B166F1"/>
    <w:rsid w:val="00B16737"/>
    <w:rsid w:val="00B17D64"/>
    <w:rsid w:val="00B207C0"/>
    <w:rsid w:val="00B20B77"/>
    <w:rsid w:val="00B20B83"/>
    <w:rsid w:val="00B211C3"/>
    <w:rsid w:val="00B21A02"/>
    <w:rsid w:val="00B22513"/>
    <w:rsid w:val="00B226B7"/>
    <w:rsid w:val="00B22C64"/>
    <w:rsid w:val="00B22EFC"/>
    <w:rsid w:val="00B23021"/>
    <w:rsid w:val="00B24454"/>
    <w:rsid w:val="00B25CD9"/>
    <w:rsid w:val="00B26A62"/>
    <w:rsid w:val="00B26A6C"/>
    <w:rsid w:val="00B30F7A"/>
    <w:rsid w:val="00B31244"/>
    <w:rsid w:val="00B317B6"/>
    <w:rsid w:val="00B320F5"/>
    <w:rsid w:val="00B3292F"/>
    <w:rsid w:val="00B330BD"/>
    <w:rsid w:val="00B338E4"/>
    <w:rsid w:val="00B34621"/>
    <w:rsid w:val="00B3507F"/>
    <w:rsid w:val="00B3571C"/>
    <w:rsid w:val="00B36B97"/>
    <w:rsid w:val="00B36FB8"/>
    <w:rsid w:val="00B379AD"/>
    <w:rsid w:val="00B37D21"/>
    <w:rsid w:val="00B37E1C"/>
    <w:rsid w:val="00B40AB0"/>
    <w:rsid w:val="00B41249"/>
    <w:rsid w:val="00B42DB2"/>
    <w:rsid w:val="00B43705"/>
    <w:rsid w:val="00B44A95"/>
    <w:rsid w:val="00B463DA"/>
    <w:rsid w:val="00B5003D"/>
    <w:rsid w:val="00B50238"/>
    <w:rsid w:val="00B512E3"/>
    <w:rsid w:val="00B51516"/>
    <w:rsid w:val="00B51698"/>
    <w:rsid w:val="00B522A9"/>
    <w:rsid w:val="00B53BD2"/>
    <w:rsid w:val="00B54DF3"/>
    <w:rsid w:val="00B55275"/>
    <w:rsid w:val="00B55AD3"/>
    <w:rsid w:val="00B572B7"/>
    <w:rsid w:val="00B61D92"/>
    <w:rsid w:val="00B61DBE"/>
    <w:rsid w:val="00B620CC"/>
    <w:rsid w:val="00B62A4A"/>
    <w:rsid w:val="00B6321F"/>
    <w:rsid w:val="00B63ECC"/>
    <w:rsid w:val="00B64AE1"/>
    <w:rsid w:val="00B6524B"/>
    <w:rsid w:val="00B653CC"/>
    <w:rsid w:val="00B65ECD"/>
    <w:rsid w:val="00B66886"/>
    <w:rsid w:val="00B66D12"/>
    <w:rsid w:val="00B67447"/>
    <w:rsid w:val="00B67534"/>
    <w:rsid w:val="00B67EFB"/>
    <w:rsid w:val="00B67F7B"/>
    <w:rsid w:val="00B7049E"/>
    <w:rsid w:val="00B71074"/>
    <w:rsid w:val="00B71800"/>
    <w:rsid w:val="00B71904"/>
    <w:rsid w:val="00B72AF6"/>
    <w:rsid w:val="00B73A1C"/>
    <w:rsid w:val="00B741C0"/>
    <w:rsid w:val="00B751D4"/>
    <w:rsid w:val="00B754DA"/>
    <w:rsid w:val="00B7571C"/>
    <w:rsid w:val="00B757BB"/>
    <w:rsid w:val="00B7585D"/>
    <w:rsid w:val="00B75F24"/>
    <w:rsid w:val="00B779FF"/>
    <w:rsid w:val="00B77D3D"/>
    <w:rsid w:val="00B80562"/>
    <w:rsid w:val="00B80735"/>
    <w:rsid w:val="00B8197B"/>
    <w:rsid w:val="00B81D77"/>
    <w:rsid w:val="00B8348A"/>
    <w:rsid w:val="00B842F6"/>
    <w:rsid w:val="00B845DD"/>
    <w:rsid w:val="00B85428"/>
    <w:rsid w:val="00B86BA4"/>
    <w:rsid w:val="00B87285"/>
    <w:rsid w:val="00B875BB"/>
    <w:rsid w:val="00B875DA"/>
    <w:rsid w:val="00B87B53"/>
    <w:rsid w:val="00B9023A"/>
    <w:rsid w:val="00B90B65"/>
    <w:rsid w:val="00B92CF1"/>
    <w:rsid w:val="00B93597"/>
    <w:rsid w:val="00B9442D"/>
    <w:rsid w:val="00B944FB"/>
    <w:rsid w:val="00B949BE"/>
    <w:rsid w:val="00B96567"/>
    <w:rsid w:val="00B96574"/>
    <w:rsid w:val="00B97D70"/>
    <w:rsid w:val="00BA1F58"/>
    <w:rsid w:val="00BA3214"/>
    <w:rsid w:val="00BA33C6"/>
    <w:rsid w:val="00BA44DB"/>
    <w:rsid w:val="00BA4E5E"/>
    <w:rsid w:val="00BA4F17"/>
    <w:rsid w:val="00BA527E"/>
    <w:rsid w:val="00BA57CE"/>
    <w:rsid w:val="00BA593A"/>
    <w:rsid w:val="00BB005F"/>
    <w:rsid w:val="00BB28D9"/>
    <w:rsid w:val="00BB2CFE"/>
    <w:rsid w:val="00BB38BD"/>
    <w:rsid w:val="00BB3E54"/>
    <w:rsid w:val="00BB500E"/>
    <w:rsid w:val="00BB5FCD"/>
    <w:rsid w:val="00BB6526"/>
    <w:rsid w:val="00BB6858"/>
    <w:rsid w:val="00BB7BE3"/>
    <w:rsid w:val="00BC063A"/>
    <w:rsid w:val="00BC0746"/>
    <w:rsid w:val="00BC11F1"/>
    <w:rsid w:val="00BC1589"/>
    <w:rsid w:val="00BC2065"/>
    <w:rsid w:val="00BC220A"/>
    <w:rsid w:val="00BC2AA0"/>
    <w:rsid w:val="00BC2C4B"/>
    <w:rsid w:val="00BC2EE4"/>
    <w:rsid w:val="00BC3FBA"/>
    <w:rsid w:val="00BC52B4"/>
    <w:rsid w:val="00BC550A"/>
    <w:rsid w:val="00BC61BB"/>
    <w:rsid w:val="00BC6497"/>
    <w:rsid w:val="00BC6725"/>
    <w:rsid w:val="00BC6BA1"/>
    <w:rsid w:val="00BC72C1"/>
    <w:rsid w:val="00BC7BE7"/>
    <w:rsid w:val="00BD057D"/>
    <w:rsid w:val="00BD7125"/>
    <w:rsid w:val="00BD7ADF"/>
    <w:rsid w:val="00BE0775"/>
    <w:rsid w:val="00BE0B8F"/>
    <w:rsid w:val="00BE1154"/>
    <w:rsid w:val="00BE12C4"/>
    <w:rsid w:val="00BE163A"/>
    <w:rsid w:val="00BE46C2"/>
    <w:rsid w:val="00BE5494"/>
    <w:rsid w:val="00BE5998"/>
    <w:rsid w:val="00BE6009"/>
    <w:rsid w:val="00BE65AD"/>
    <w:rsid w:val="00BF0E09"/>
    <w:rsid w:val="00BF3664"/>
    <w:rsid w:val="00BF3DC0"/>
    <w:rsid w:val="00BF4F1B"/>
    <w:rsid w:val="00BF5CB7"/>
    <w:rsid w:val="00BF605D"/>
    <w:rsid w:val="00BF69B9"/>
    <w:rsid w:val="00C001A5"/>
    <w:rsid w:val="00C01DC3"/>
    <w:rsid w:val="00C01F27"/>
    <w:rsid w:val="00C022F5"/>
    <w:rsid w:val="00C0270D"/>
    <w:rsid w:val="00C029EA"/>
    <w:rsid w:val="00C02AA7"/>
    <w:rsid w:val="00C037BE"/>
    <w:rsid w:val="00C03A95"/>
    <w:rsid w:val="00C04373"/>
    <w:rsid w:val="00C0454D"/>
    <w:rsid w:val="00C0467D"/>
    <w:rsid w:val="00C04B39"/>
    <w:rsid w:val="00C04D77"/>
    <w:rsid w:val="00C05A82"/>
    <w:rsid w:val="00C060EA"/>
    <w:rsid w:val="00C061CB"/>
    <w:rsid w:val="00C0689C"/>
    <w:rsid w:val="00C07EB6"/>
    <w:rsid w:val="00C1281E"/>
    <w:rsid w:val="00C14206"/>
    <w:rsid w:val="00C142BD"/>
    <w:rsid w:val="00C1485F"/>
    <w:rsid w:val="00C20E2C"/>
    <w:rsid w:val="00C20EFA"/>
    <w:rsid w:val="00C212D5"/>
    <w:rsid w:val="00C2195F"/>
    <w:rsid w:val="00C22387"/>
    <w:rsid w:val="00C22CF8"/>
    <w:rsid w:val="00C2366F"/>
    <w:rsid w:val="00C23700"/>
    <w:rsid w:val="00C242E2"/>
    <w:rsid w:val="00C243F2"/>
    <w:rsid w:val="00C24D9A"/>
    <w:rsid w:val="00C3009C"/>
    <w:rsid w:val="00C32131"/>
    <w:rsid w:val="00C324B9"/>
    <w:rsid w:val="00C326EA"/>
    <w:rsid w:val="00C32D28"/>
    <w:rsid w:val="00C33ABD"/>
    <w:rsid w:val="00C349EF"/>
    <w:rsid w:val="00C355CD"/>
    <w:rsid w:val="00C356BC"/>
    <w:rsid w:val="00C35CA7"/>
    <w:rsid w:val="00C36065"/>
    <w:rsid w:val="00C36750"/>
    <w:rsid w:val="00C40768"/>
    <w:rsid w:val="00C42386"/>
    <w:rsid w:val="00C429F5"/>
    <w:rsid w:val="00C434E7"/>
    <w:rsid w:val="00C44EBB"/>
    <w:rsid w:val="00C450AA"/>
    <w:rsid w:val="00C450E0"/>
    <w:rsid w:val="00C45398"/>
    <w:rsid w:val="00C45B2D"/>
    <w:rsid w:val="00C461F3"/>
    <w:rsid w:val="00C4762D"/>
    <w:rsid w:val="00C505BB"/>
    <w:rsid w:val="00C51403"/>
    <w:rsid w:val="00C52AA9"/>
    <w:rsid w:val="00C53852"/>
    <w:rsid w:val="00C56D3C"/>
    <w:rsid w:val="00C56FF0"/>
    <w:rsid w:val="00C57700"/>
    <w:rsid w:val="00C57C86"/>
    <w:rsid w:val="00C60452"/>
    <w:rsid w:val="00C64048"/>
    <w:rsid w:val="00C64287"/>
    <w:rsid w:val="00C667DF"/>
    <w:rsid w:val="00C674FC"/>
    <w:rsid w:val="00C70E90"/>
    <w:rsid w:val="00C71C1C"/>
    <w:rsid w:val="00C71EB7"/>
    <w:rsid w:val="00C72076"/>
    <w:rsid w:val="00C72442"/>
    <w:rsid w:val="00C724BD"/>
    <w:rsid w:val="00C73FE0"/>
    <w:rsid w:val="00C74B34"/>
    <w:rsid w:val="00C74C40"/>
    <w:rsid w:val="00C753EC"/>
    <w:rsid w:val="00C75DB7"/>
    <w:rsid w:val="00C75DF0"/>
    <w:rsid w:val="00C77358"/>
    <w:rsid w:val="00C77D79"/>
    <w:rsid w:val="00C8024A"/>
    <w:rsid w:val="00C80888"/>
    <w:rsid w:val="00C80B75"/>
    <w:rsid w:val="00C815C2"/>
    <w:rsid w:val="00C81ACD"/>
    <w:rsid w:val="00C82BC7"/>
    <w:rsid w:val="00C82C21"/>
    <w:rsid w:val="00C83076"/>
    <w:rsid w:val="00C83CDD"/>
    <w:rsid w:val="00C84C2F"/>
    <w:rsid w:val="00C87E11"/>
    <w:rsid w:val="00C91073"/>
    <w:rsid w:val="00C9118F"/>
    <w:rsid w:val="00C9192B"/>
    <w:rsid w:val="00C92BAC"/>
    <w:rsid w:val="00C93C57"/>
    <w:rsid w:val="00C94673"/>
    <w:rsid w:val="00C959E5"/>
    <w:rsid w:val="00C9744B"/>
    <w:rsid w:val="00CA15F0"/>
    <w:rsid w:val="00CA1681"/>
    <w:rsid w:val="00CA191B"/>
    <w:rsid w:val="00CA1DEE"/>
    <w:rsid w:val="00CA1F06"/>
    <w:rsid w:val="00CA348D"/>
    <w:rsid w:val="00CA3BA5"/>
    <w:rsid w:val="00CA4223"/>
    <w:rsid w:val="00CA4C73"/>
    <w:rsid w:val="00CA6ABF"/>
    <w:rsid w:val="00CB1288"/>
    <w:rsid w:val="00CB17F1"/>
    <w:rsid w:val="00CB1974"/>
    <w:rsid w:val="00CB20C0"/>
    <w:rsid w:val="00CB2644"/>
    <w:rsid w:val="00CB270B"/>
    <w:rsid w:val="00CB27DF"/>
    <w:rsid w:val="00CB2AB2"/>
    <w:rsid w:val="00CB43EA"/>
    <w:rsid w:val="00CB4F10"/>
    <w:rsid w:val="00CB4FD1"/>
    <w:rsid w:val="00CB726E"/>
    <w:rsid w:val="00CB75A3"/>
    <w:rsid w:val="00CC066F"/>
    <w:rsid w:val="00CC11FB"/>
    <w:rsid w:val="00CC226A"/>
    <w:rsid w:val="00CC3FD7"/>
    <w:rsid w:val="00CC404F"/>
    <w:rsid w:val="00CC52B4"/>
    <w:rsid w:val="00CC542E"/>
    <w:rsid w:val="00CC6815"/>
    <w:rsid w:val="00CD0919"/>
    <w:rsid w:val="00CD094C"/>
    <w:rsid w:val="00CD2E3B"/>
    <w:rsid w:val="00CD46FA"/>
    <w:rsid w:val="00CD73F8"/>
    <w:rsid w:val="00CE0173"/>
    <w:rsid w:val="00CE1579"/>
    <w:rsid w:val="00CE23A2"/>
    <w:rsid w:val="00CE2BA5"/>
    <w:rsid w:val="00CE524C"/>
    <w:rsid w:val="00CE5529"/>
    <w:rsid w:val="00CE5A95"/>
    <w:rsid w:val="00CE603F"/>
    <w:rsid w:val="00CE6506"/>
    <w:rsid w:val="00CE6636"/>
    <w:rsid w:val="00CE6744"/>
    <w:rsid w:val="00CE705D"/>
    <w:rsid w:val="00CE76F9"/>
    <w:rsid w:val="00CE7B3B"/>
    <w:rsid w:val="00CF1077"/>
    <w:rsid w:val="00CF176B"/>
    <w:rsid w:val="00CF2650"/>
    <w:rsid w:val="00CF3F09"/>
    <w:rsid w:val="00CF4666"/>
    <w:rsid w:val="00D01163"/>
    <w:rsid w:val="00D02F54"/>
    <w:rsid w:val="00D03DBC"/>
    <w:rsid w:val="00D0504D"/>
    <w:rsid w:val="00D05825"/>
    <w:rsid w:val="00D06301"/>
    <w:rsid w:val="00D0784F"/>
    <w:rsid w:val="00D107D5"/>
    <w:rsid w:val="00D11534"/>
    <w:rsid w:val="00D12B53"/>
    <w:rsid w:val="00D13474"/>
    <w:rsid w:val="00D14640"/>
    <w:rsid w:val="00D15DF3"/>
    <w:rsid w:val="00D1632B"/>
    <w:rsid w:val="00D16481"/>
    <w:rsid w:val="00D17183"/>
    <w:rsid w:val="00D175B6"/>
    <w:rsid w:val="00D17D5B"/>
    <w:rsid w:val="00D2029F"/>
    <w:rsid w:val="00D227EE"/>
    <w:rsid w:val="00D2389E"/>
    <w:rsid w:val="00D241BF"/>
    <w:rsid w:val="00D24529"/>
    <w:rsid w:val="00D24902"/>
    <w:rsid w:val="00D249C9"/>
    <w:rsid w:val="00D26447"/>
    <w:rsid w:val="00D3006A"/>
    <w:rsid w:val="00D31516"/>
    <w:rsid w:val="00D31551"/>
    <w:rsid w:val="00D32346"/>
    <w:rsid w:val="00D3394A"/>
    <w:rsid w:val="00D34CE8"/>
    <w:rsid w:val="00D35A39"/>
    <w:rsid w:val="00D35F2C"/>
    <w:rsid w:val="00D37EB8"/>
    <w:rsid w:val="00D4041B"/>
    <w:rsid w:val="00D409C8"/>
    <w:rsid w:val="00D44201"/>
    <w:rsid w:val="00D450C8"/>
    <w:rsid w:val="00D46231"/>
    <w:rsid w:val="00D46721"/>
    <w:rsid w:val="00D46B8A"/>
    <w:rsid w:val="00D47239"/>
    <w:rsid w:val="00D47277"/>
    <w:rsid w:val="00D47575"/>
    <w:rsid w:val="00D504D0"/>
    <w:rsid w:val="00D50FB6"/>
    <w:rsid w:val="00D51378"/>
    <w:rsid w:val="00D51D48"/>
    <w:rsid w:val="00D52839"/>
    <w:rsid w:val="00D550BC"/>
    <w:rsid w:val="00D554A6"/>
    <w:rsid w:val="00D575F8"/>
    <w:rsid w:val="00D57828"/>
    <w:rsid w:val="00D61280"/>
    <w:rsid w:val="00D61BB4"/>
    <w:rsid w:val="00D61D8F"/>
    <w:rsid w:val="00D62C2E"/>
    <w:rsid w:val="00D639A9"/>
    <w:rsid w:val="00D63C2F"/>
    <w:rsid w:val="00D65445"/>
    <w:rsid w:val="00D667A7"/>
    <w:rsid w:val="00D66B84"/>
    <w:rsid w:val="00D677A4"/>
    <w:rsid w:val="00D67A61"/>
    <w:rsid w:val="00D706A4"/>
    <w:rsid w:val="00D70DF7"/>
    <w:rsid w:val="00D71C82"/>
    <w:rsid w:val="00D73293"/>
    <w:rsid w:val="00D73484"/>
    <w:rsid w:val="00D747DF"/>
    <w:rsid w:val="00D74E06"/>
    <w:rsid w:val="00D76A48"/>
    <w:rsid w:val="00D772B5"/>
    <w:rsid w:val="00D81406"/>
    <w:rsid w:val="00D8264A"/>
    <w:rsid w:val="00D82E14"/>
    <w:rsid w:val="00D840E3"/>
    <w:rsid w:val="00D86614"/>
    <w:rsid w:val="00D86736"/>
    <w:rsid w:val="00D86A89"/>
    <w:rsid w:val="00D8744F"/>
    <w:rsid w:val="00D87894"/>
    <w:rsid w:val="00D907CF"/>
    <w:rsid w:val="00D90CE8"/>
    <w:rsid w:val="00D91274"/>
    <w:rsid w:val="00D929D7"/>
    <w:rsid w:val="00D930FD"/>
    <w:rsid w:val="00D931B7"/>
    <w:rsid w:val="00D94D91"/>
    <w:rsid w:val="00D94F1D"/>
    <w:rsid w:val="00D95534"/>
    <w:rsid w:val="00D9666E"/>
    <w:rsid w:val="00D96959"/>
    <w:rsid w:val="00D96A53"/>
    <w:rsid w:val="00D97604"/>
    <w:rsid w:val="00D9780A"/>
    <w:rsid w:val="00DA01C0"/>
    <w:rsid w:val="00DA0AA1"/>
    <w:rsid w:val="00DA0FCF"/>
    <w:rsid w:val="00DA180A"/>
    <w:rsid w:val="00DA2558"/>
    <w:rsid w:val="00DA2BE2"/>
    <w:rsid w:val="00DA4EA5"/>
    <w:rsid w:val="00DB216B"/>
    <w:rsid w:val="00DB4731"/>
    <w:rsid w:val="00DB4A9F"/>
    <w:rsid w:val="00DB4B8C"/>
    <w:rsid w:val="00DB4E4F"/>
    <w:rsid w:val="00DB79F7"/>
    <w:rsid w:val="00DB7B66"/>
    <w:rsid w:val="00DB7E3B"/>
    <w:rsid w:val="00DC2091"/>
    <w:rsid w:val="00DC2DFA"/>
    <w:rsid w:val="00DC3482"/>
    <w:rsid w:val="00DC3C53"/>
    <w:rsid w:val="00DC4994"/>
    <w:rsid w:val="00DC536B"/>
    <w:rsid w:val="00DC5B4B"/>
    <w:rsid w:val="00DC5C2E"/>
    <w:rsid w:val="00DC5C8A"/>
    <w:rsid w:val="00DC7232"/>
    <w:rsid w:val="00DD0948"/>
    <w:rsid w:val="00DD18FA"/>
    <w:rsid w:val="00DD22E7"/>
    <w:rsid w:val="00DD2582"/>
    <w:rsid w:val="00DD27D7"/>
    <w:rsid w:val="00DD27E0"/>
    <w:rsid w:val="00DD31B5"/>
    <w:rsid w:val="00DD3828"/>
    <w:rsid w:val="00DD4850"/>
    <w:rsid w:val="00DD5253"/>
    <w:rsid w:val="00DD66E6"/>
    <w:rsid w:val="00DD77A7"/>
    <w:rsid w:val="00DD7FE3"/>
    <w:rsid w:val="00DE1037"/>
    <w:rsid w:val="00DE18B1"/>
    <w:rsid w:val="00DE222B"/>
    <w:rsid w:val="00DE3034"/>
    <w:rsid w:val="00DE55A3"/>
    <w:rsid w:val="00DE562E"/>
    <w:rsid w:val="00DE697A"/>
    <w:rsid w:val="00DE78B5"/>
    <w:rsid w:val="00DE7F43"/>
    <w:rsid w:val="00DF05A2"/>
    <w:rsid w:val="00DF24A8"/>
    <w:rsid w:val="00DF2533"/>
    <w:rsid w:val="00DF3423"/>
    <w:rsid w:val="00DF42E4"/>
    <w:rsid w:val="00DF60E0"/>
    <w:rsid w:val="00DF63F2"/>
    <w:rsid w:val="00DF6823"/>
    <w:rsid w:val="00DF687C"/>
    <w:rsid w:val="00DF6E8A"/>
    <w:rsid w:val="00DF6FA1"/>
    <w:rsid w:val="00E00043"/>
    <w:rsid w:val="00E01115"/>
    <w:rsid w:val="00E01783"/>
    <w:rsid w:val="00E036AF"/>
    <w:rsid w:val="00E03892"/>
    <w:rsid w:val="00E03A3B"/>
    <w:rsid w:val="00E03C02"/>
    <w:rsid w:val="00E0477E"/>
    <w:rsid w:val="00E04E55"/>
    <w:rsid w:val="00E0550A"/>
    <w:rsid w:val="00E06273"/>
    <w:rsid w:val="00E0661E"/>
    <w:rsid w:val="00E07B27"/>
    <w:rsid w:val="00E102C9"/>
    <w:rsid w:val="00E1106D"/>
    <w:rsid w:val="00E11AEA"/>
    <w:rsid w:val="00E121E9"/>
    <w:rsid w:val="00E1234C"/>
    <w:rsid w:val="00E12CD0"/>
    <w:rsid w:val="00E145B2"/>
    <w:rsid w:val="00E14897"/>
    <w:rsid w:val="00E16EE3"/>
    <w:rsid w:val="00E176EF"/>
    <w:rsid w:val="00E17A05"/>
    <w:rsid w:val="00E20310"/>
    <w:rsid w:val="00E205BD"/>
    <w:rsid w:val="00E20976"/>
    <w:rsid w:val="00E221B0"/>
    <w:rsid w:val="00E22B8D"/>
    <w:rsid w:val="00E2542E"/>
    <w:rsid w:val="00E25C77"/>
    <w:rsid w:val="00E301F5"/>
    <w:rsid w:val="00E302CE"/>
    <w:rsid w:val="00E30782"/>
    <w:rsid w:val="00E3173D"/>
    <w:rsid w:val="00E32E8B"/>
    <w:rsid w:val="00E371E1"/>
    <w:rsid w:val="00E37470"/>
    <w:rsid w:val="00E402A0"/>
    <w:rsid w:val="00E41105"/>
    <w:rsid w:val="00E41217"/>
    <w:rsid w:val="00E43157"/>
    <w:rsid w:val="00E43F5E"/>
    <w:rsid w:val="00E44E31"/>
    <w:rsid w:val="00E44EC4"/>
    <w:rsid w:val="00E458A6"/>
    <w:rsid w:val="00E46F09"/>
    <w:rsid w:val="00E502A0"/>
    <w:rsid w:val="00E518DA"/>
    <w:rsid w:val="00E53EAC"/>
    <w:rsid w:val="00E53F6F"/>
    <w:rsid w:val="00E54106"/>
    <w:rsid w:val="00E542D6"/>
    <w:rsid w:val="00E55A56"/>
    <w:rsid w:val="00E55E6F"/>
    <w:rsid w:val="00E56FD5"/>
    <w:rsid w:val="00E57DB0"/>
    <w:rsid w:val="00E60C6C"/>
    <w:rsid w:val="00E60E86"/>
    <w:rsid w:val="00E628D5"/>
    <w:rsid w:val="00E62B5A"/>
    <w:rsid w:val="00E62FEB"/>
    <w:rsid w:val="00E63A3F"/>
    <w:rsid w:val="00E63AF3"/>
    <w:rsid w:val="00E63BF7"/>
    <w:rsid w:val="00E6436B"/>
    <w:rsid w:val="00E7047B"/>
    <w:rsid w:val="00E70B4C"/>
    <w:rsid w:val="00E71DA7"/>
    <w:rsid w:val="00E71F6E"/>
    <w:rsid w:val="00E72B9C"/>
    <w:rsid w:val="00E72F12"/>
    <w:rsid w:val="00E730ED"/>
    <w:rsid w:val="00E732B4"/>
    <w:rsid w:val="00E73837"/>
    <w:rsid w:val="00E765B0"/>
    <w:rsid w:val="00E77637"/>
    <w:rsid w:val="00E77CAE"/>
    <w:rsid w:val="00E8157D"/>
    <w:rsid w:val="00E81EBB"/>
    <w:rsid w:val="00E82BFD"/>
    <w:rsid w:val="00E82EB2"/>
    <w:rsid w:val="00E83D0B"/>
    <w:rsid w:val="00E847D2"/>
    <w:rsid w:val="00E86984"/>
    <w:rsid w:val="00E87ACA"/>
    <w:rsid w:val="00E90760"/>
    <w:rsid w:val="00E913AC"/>
    <w:rsid w:val="00E91D55"/>
    <w:rsid w:val="00E930AC"/>
    <w:rsid w:val="00E9404A"/>
    <w:rsid w:val="00E94738"/>
    <w:rsid w:val="00E9649B"/>
    <w:rsid w:val="00E976F4"/>
    <w:rsid w:val="00EA0DA3"/>
    <w:rsid w:val="00EA15D9"/>
    <w:rsid w:val="00EA1A05"/>
    <w:rsid w:val="00EA2CFD"/>
    <w:rsid w:val="00EA4EBB"/>
    <w:rsid w:val="00EA5335"/>
    <w:rsid w:val="00EB0E8D"/>
    <w:rsid w:val="00EB1353"/>
    <w:rsid w:val="00EB1C3F"/>
    <w:rsid w:val="00EB32E6"/>
    <w:rsid w:val="00EB6F27"/>
    <w:rsid w:val="00EB7483"/>
    <w:rsid w:val="00EC0725"/>
    <w:rsid w:val="00EC1A44"/>
    <w:rsid w:val="00EC2031"/>
    <w:rsid w:val="00EC3C85"/>
    <w:rsid w:val="00EC4C9C"/>
    <w:rsid w:val="00EC54EC"/>
    <w:rsid w:val="00EC5B3B"/>
    <w:rsid w:val="00EC6326"/>
    <w:rsid w:val="00EC65DD"/>
    <w:rsid w:val="00EC734C"/>
    <w:rsid w:val="00EC7C43"/>
    <w:rsid w:val="00EC7F8F"/>
    <w:rsid w:val="00ED0F19"/>
    <w:rsid w:val="00ED1415"/>
    <w:rsid w:val="00ED15F1"/>
    <w:rsid w:val="00ED204C"/>
    <w:rsid w:val="00ED206C"/>
    <w:rsid w:val="00ED3746"/>
    <w:rsid w:val="00ED4D9A"/>
    <w:rsid w:val="00ED638C"/>
    <w:rsid w:val="00ED6645"/>
    <w:rsid w:val="00ED73E2"/>
    <w:rsid w:val="00ED740B"/>
    <w:rsid w:val="00EE06A9"/>
    <w:rsid w:val="00EE3DBC"/>
    <w:rsid w:val="00EE3F7C"/>
    <w:rsid w:val="00EE5015"/>
    <w:rsid w:val="00EE5EE7"/>
    <w:rsid w:val="00EE649E"/>
    <w:rsid w:val="00EE6850"/>
    <w:rsid w:val="00EE6E12"/>
    <w:rsid w:val="00EF0C09"/>
    <w:rsid w:val="00EF1B81"/>
    <w:rsid w:val="00EF25AC"/>
    <w:rsid w:val="00EF5F4E"/>
    <w:rsid w:val="00EF6259"/>
    <w:rsid w:val="00EF65E8"/>
    <w:rsid w:val="00EF6E85"/>
    <w:rsid w:val="00F002D8"/>
    <w:rsid w:val="00F0063B"/>
    <w:rsid w:val="00F0114F"/>
    <w:rsid w:val="00F01299"/>
    <w:rsid w:val="00F02FB1"/>
    <w:rsid w:val="00F04A34"/>
    <w:rsid w:val="00F05B26"/>
    <w:rsid w:val="00F07A4D"/>
    <w:rsid w:val="00F1191C"/>
    <w:rsid w:val="00F13D79"/>
    <w:rsid w:val="00F15E80"/>
    <w:rsid w:val="00F200A4"/>
    <w:rsid w:val="00F2016C"/>
    <w:rsid w:val="00F20321"/>
    <w:rsid w:val="00F208B2"/>
    <w:rsid w:val="00F21971"/>
    <w:rsid w:val="00F21C93"/>
    <w:rsid w:val="00F2230D"/>
    <w:rsid w:val="00F22B43"/>
    <w:rsid w:val="00F23430"/>
    <w:rsid w:val="00F241DE"/>
    <w:rsid w:val="00F24E2D"/>
    <w:rsid w:val="00F258C3"/>
    <w:rsid w:val="00F26CD1"/>
    <w:rsid w:val="00F304EA"/>
    <w:rsid w:val="00F30528"/>
    <w:rsid w:val="00F317DE"/>
    <w:rsid w:val="00F32578"/>
    <w:rsid w:val="00F32834"/>
    <w:rsid w:val="00F353AE"/>
    <w:rsid w:val="00F355E6"/>
    <w:rsid w:val="00F35CEC"/>
    <w:rsid w:val="00F36319"/>
    <w:rsid w:val="00F40001"/>
    <w:rsid w:val="00F406B8"/>
    <w:rsid w:val="00F411F4"/>
    <w:rsid w:val="00F43CE3"/>
    <w:rsid w:val="00F441E1"/>
    <w:rsid w:val="00F45972"/>
    <w:rsid w:val="00F468E5"/>
    <w:rsid w:val="00F47320"/>
    <w:rsid w:val="00F5029C"/>
    <w:rsid w:val="00F502BF"/>
    <w:rsid w:val="00F509BF"/>
    <w:rsid w:val="00F51207"/>
    <w:rsid w:val="00F515CB"/>
    <w:rsid w:val="00F51619"/>
    <w:rsid w:val="00F5179C"/>
    <w:rsid w:val="00F53633"/>
    <w:rsid w:val="00F53834"/>
    <w:rsid w:val="00F544DB"/>
    <w:rsid w:val="00F54650"/>
    <w:rsid w:val="00F54B2B"/>
    <w:rsid w:val="00F56328"/>
    <w:rsid w:val="00F57711"/>
    <w:rsid w:val="00F57945"/>
    <w:rsid w:val="00F5798E"/>
    <w:rsid w:val="00F604D0"/>
    <w:rsid w:val="00F60549"/>
    <w:rsid w:val="00F61812"/>
    <w:rsid w:val="00F618B6"/>
    <w:rsid w:val="00F6226A"/>
    <w:rsid w:val="00F63158"/>
    <w:rsid w:val="00F654AA"/>
    <w:rsid w:val="00F654E2"/>
    <w:rsid w:val="00F658F0"/>
    <w:rsid w:val="00F666F4"/>
    <w:rsid w:val="00F67E08"/>
    <w:rsid w:val="00F7250C"/>
    <w:rsid w:val="00F73075"/>
    <w:rsid w:val="00F73095"/>
    <w:rsid w:val="00F755FA"/>
    <w:rsid w:val="00F75CA4"/>
    <w:rsid w:val="00F76B7B"/>
    <w:rsid w:val="00F77484"/>
    <w:rsid w:val="00F7755C"/>
    <w:rsid w:val="00F77714"/>
    <w:rsid w:val="00F806C3"/>
    <w:rsid w:val="00F814B6"/>
    <w:rsid w:val="00F81A87"/>
    <w:rsid w:val="00F82353"/>
    <w:rsid w:val="00F837AF"/>
    <w:rsid w:val="00F83ADB"/>
    <w:rsid w:val="00F8410E"/>
    <w:rsid w:val="00F84943"/>
    <w:rsid w:val="00F85507"/>
    <w:rsid w:val="00F85A72"/>
    <w:rsid w:val="00F85EAF"/>
    <w:rsid w:val="00F86740"/>
    <w:rsid w:val="00F904FD"/>
    <w:rsid w:val="00F92383"/>
    <w:rsid w:val="00F93B6B"/>
    <w:rsid w:val="00F94039"/>
    <w:rsid w:val="00F94CA2"/>
    <w:rsid w:val="00FA2BCF"/>
    <w:rsid w:val="00FA3687"/>
    <w:rsid w:val="00FA390A"/>
    <w:rsid w:val="00FA41D0"/>
    <w:rsid w:val="00FA437E"/>
    <w:rsid w:val="00FA4728"/>
    <w:rsid w:val="00FB0818"/>
    <w:rsid w:val="00FB08E5"/>
    <w:rsid w:val="00FB0AB7"/>
    <w:rsid w:val="00FB1BA6"/>
    <w:rsid w:val="00FB28A8"/>
    <w:rsid w:val="00FB4155"/>
    <w:rsid w:val="00FB4299"/>
    <w:rsid w:val="00FB53ED"/>
    <w:rsid w:val="00FB6776"/>
    <w:rsid w:val="00FB695E"/>
    <w:rsid w:val="00FB6A8E"/>
    <w:rsid w:val="00FB6E24"/>
    <w:rsid w:val="00FB7076"/>
    <w:rsid w:val="00FB721E"/>
    <w:rsid w:val="00FC1E1B"/>
    <w:rsid w:val="00FC3F01"/>
    <w:rsid w:val="00FC613C"/>
    <w:rsid w:val="00FC6458"/>
    <w:rsid w:val="00FC69B9"/>
    <w:rsid w:val="00FC6FE9"/>
    <w:rsid w:val="00FC7179"/>
    <w:rsid w:val="00FC7B14"/>
    <w:rsid w:val="00FC7B70"/>
    <w:rsid w:val="00FD0483"/>
    <w:rsid w:val="00FD18DC"/>
    <w:rsid w:val="00FD3E45"/>
    <w:rsid w:val="00FD41F4"/>
    <w:rsid w:val="00FD4A72"/>
    <w:rsid w:val="00FD587E"/>
    <w:rsid w:val="00FE08A0"/>
    <w:rsid w:val="00FE12D7"/>
    <w:rsid w:val="00FE34B6"/>
    <w:rsid w:val="00FE5717"/>
    <w:rsid w:val="00FF1E51"/>
    <w:rsid w:val="00FF1F64"/>
    <w:rsid w:val="00FF651B"/>
    <w:rsid w:val="00FF691D"/>
    <w:rsid w:val="00FF6B1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433C"/>
    <w:pPr>
      <w:spacing w:after="160" w:line="259" w:lineRule="auto"/>
    </w:pPr>
    <w:rPr>
      <w:rFonts w:ascii="Calibri" w:hAnsi="Calibri"/>
      <w:lang w:val="uk-UA" w:eastAsia="en-US"/>
    </w:rPr>
  </w:style>
  <w:style w:type="paragraph" w:styleId="Heading1">
    <w:name w:val="heading 1"/>
    <w:basedOn w:val="Normal"/>
    <w:next w:val="Normal"/>
    <w:link w:val="Heading1Char"/>
    <w:uiPriority w:val="99"/>
    <w:qFormat/>
    <w:rsid w:val="0048339A"/>
    <w:pPr>
      <w:keepNext/>
      <w:outlineLvl w:val="0"/>
    </w:pPr>
    <w:rPr>
      <w:b/>
      <w:sz w:val="28"/>
    </w:rPr>
  </w:style>
  <w:style w:type="paragraph" w:styleId="Heading2">
    <w:name w:val="heading 2"/>
    <w:basedOn w:val="Normal"/>
    <w:next w:val="Normal"/>
    <w:link w:val="Heading2Char"/>
    <w:uiPriority w:val="99"/>
    <w:qFormat/>
    <w:rsid w:val="0048339A"/>
    <w:pPr>
      <w:keepNext/>
      <w:outlineLvl w:val="1"/>
    </w:pPr>
    <w:rPr>
      <w:b/>
      <w:sz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8339A"/>
    <w:rPr>
      <w:rFonts w:cs="Times New Roman"/>
      <w:b/>
      <w:sz w:val="28"/>
      <w:lang w:val="uk-UA" w:eastAsia="zh-CN"/>
    </w:rPr>
  </w:style>
  <w:style w:type="character" w:customStyle="1" w:styleId="Heading2Char">
    <w:name w:val="Heading 2 Char"/>
    <w:basedOn w:val="DefaultParagraphFont"/>
    <w:link w:val="Heading2"/>
    <w:uiPriority w:val="99"/>
    <w:locked/>
    <w:rsid w:val="0048339A"/>
    <w:rPr>
      <w:rFonts w:cs="Times New Roman"/>
      <w:b/>
      <w:sz w:val="28"/>
      <w:lang w:val="uk-UA" w:eastAsia="zh-CN"/>
    </w:rPr>
  </w:style>
  <w:style w:type="paragraph" w:styleId="Caption">
    <w:name w:val="caption"/>
    <w:basedOn w:val="Normal"/>
    <w:uiPriority w:val="99"/>
    <w:qFormat/>
    <w:rsid w:val="0048339A"/>
    <w:pPr>
      <w:suppressLineNumbers/>
      <w:spacing w:before="120" w:after="120"/>
    </w:pPr>
    <w:rPr>
      <w:rFonts w:cs="FreeSans"/>
      <w:i/>
      <w:iCs/>
      <w:sz w:val="24"/>
      <w:szCs w:val="24"/>
    </w:rPr>
  </w:style>
  <w:style w:type="character" w:styleId="Strong">
    <w:name w:val="Strong"/>
    <w:basedOn w:val="DefaultParagraphFont"/>
    <w:uiPriority w:val="99"/>
    <w:qFormat/>
    <w:rsid w:val="0048339A"/>
    <w:rPr>
      <w:rFonts w:cs="Times New Roman"/>
      <w:b/>
    </w:rPr>
  </w:style>
  <w:style w:type="paragraph" w:styleId="NoSpacing">
    <w:name w:val="No Spacing"/>
    <w:uiPriority w:val="99"/>
    <w:qFormat/>
    <w:rsid w:val="0092433C"/>
    <w:rPr>
      <w:rFonts w:ascii="Calibri" w:hAnsi="Calibri"/>
      <w:lang w:eastAsia="en-US"/>
    </w:rPr>
  </w:style>
  <w:style w:type="paragraph" w:styleId="BalloonText">
    <w:name w:val="Balloon Text"/>
    <w:basedOn w:val="Normal"/>
    <w:link w:val="BalloonTextChar"/>
    <w:uiPriority w:val="99"/>
    <w:semiHidden/>
    <w:rsid w:val="009243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2433C"/>
    <w:rPr>
      <w:rFonts w:ascii="Tahoma" w:hAnsi="Tahoma" w:cs="Tahoma"/>
      <w:sz w:val="16"/>
      <w:szCs w:val="16"/>
      <w:lang w:val="uk-UA" w:eastAsia="en-US"/>
    </w:rPr>
  </w:style>
  <w:style w:type="paragraph" w:styleId="Header">
    <w:name w:val="header"/>
    <w:basedOn w:val="Normal"/>
    <w:link w:val="HeaderChar"/>
    <w:uiPriority w:val="99"/>
    <w:rsid w:val="00051CE8"/>
    <w:pPr>
      <w:tabs>
        <w:tab w:val="center" w:pos="4153"/>
        <w:tab w:val="right" w:pos="8306"/>
      </w:tabs>
      <w:spacing w:after="0" w:line="240" w:lineRule="auto"/>
    </w:pPr>
    <w:rPr>
      <w:rFonts w:ascii="Times New Roman" w:hAnsi="Times New Roman"/>
      <w:sz w:val="20"/>
      <w:szCs w:val="20"/>
    </w:rPr>
  </w:style>
  <w:style w:type="character" w:customStyle="1" w:styleId="HeaderChar">
    <w:name w:val="Header Char"/>
    <w:basedOn w:val="DefaultParagraphFont"/>
    <w:link w:val="Header"/>
    <w:uiPriority w:val="99"/>
    <w:locked/>
    <w:rsid w:val="00051CE8"/>
    <w:rPr>
      <w:rFonts w:cs="Times New Roman"/>
      <w:lang w:val="uk-UA"/>
    </w:rPr>
  </w:style>
  <w:style w:type="character" w:styleId="Hyperlink">
    <w:name w:val="Hyperlink"/>
    <w:basedOn w:val="DefaultParagraphFont"/>
    <w:uiPriority w:val="99"/>
    <w:rsid w:val="004D37BA"/>
    <w:rPr>
      <w:rFonts w:cs="Times New Roman"/>
      <w:color w:val="0000FF"/>
      <w:u w:val="single"/>
    </w:rPr>
  </w:style>
  <w:style w:type="paragraph" w:styleId="ListParagraph">
    <w:name w:val="List Paragraph"/>
    <w:basedOn w:val="Normal"/>
    <w:uiPriority w:val="99"/>
    <w:qFormat/>
    <w:rsid w:val="00B01B3F"/>
    <w:pPr>
      <w:ind w:left="720"/>
      <w:contextualSpacing/>
    </w:pPr>
  </w:style>
  <w:style w:type="table" w:styleId="TableGrid">
    <w:name w:val="Table Grid"/>
    <w:basedOn w:val="TableNormal"/>
    <w:uiPriority w:val="99"/>
    <w:rsid w:val="006D6B5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167B59"/>
    <w:pPr>
      <w:widowControl w:val="0"/>
      <w:spacing w:after="0" w:line="240" w:lineRule="auto"/>
    </w:pPr>
    <w:rPr>
      <w:rFonts w:ascii="Times New Roman" w:hAnsi="Times New Roman"/>
      <w:color w:val="000000"/>
      <w:sz w:val="24"/>
      <w:szCs w:val="24"/>
      <w:lang w:eastAsia="uk-UA"/>
    </w:rPr>
  </w:style>
  <w:style w:type="paragraph" w:customStyle="1" w:styleId="tc">
    <w:name w:val="tc"/>
    <w:basedOn w:val="Normal"/>
    <w:uiPriority w:val="99"/>
    <w:rsid w:val="00167B59"/>
    <w:pPr>
      <w:spacing w:before="100" w:beforeAutospacing="1" w:after="100" w:afterAutospacing="1" w:line="240" w:lineRule="auto"/>
    </w:pPr>
    <w:rPr>
      <w:rFonts w:ascii="Times New Roman" w:hAnsi="Times New Roman"/>
      <w:sz w:val="24"/>
      <w:szCs w:val="24"/>
      <w:lang w:val="ru-RU" w:eastAsia="ru-RU"/>
    </w:rPr>
  </w:style>
  <w:style w:type="character" w:customStyle="1" w:styleId="2">
    <w:name w:val="Основной текст (2)_"/>
    <w:basedOn w:val="DefaultParagraphFont"/>
    <w:link w:val="20"/>
    <w:uiPriority w:val="99"/>
    <w:locked/>
    <w:rsid w:val="00167B59"/>
    <w:rPr>
      <w:rFonts w:cs="Times New Roman"/>
      <w:sz w:val="28"/>
      <w:szCs w:val="28"/>
      <w:shd w:val="clear" w:color="auto" w:fill="FFFFFF"/>
    </w:rPr>
  </w:style>
  <w:style w:type="paragraph" w:customStyle="1" w:styleId="20">
    <w:name w:val="Основной текст (2)"/>
    <w:basedOn w:val="Normal"/>
    <w:link w:val="2"/>
    <w:uiPriority w:val="99"/>
    <w:rsid w:val="00167B59"/>
    <w:pPr>
      <w:widowControl w:val="0"/>
      <w:shd w:val="clear" w:color="auto" w:fill="FFFFFF"/>
      <w:spacing w:before="300" w:after="720" w:line="240" w:lineRule="atLeast"/>
      <w:jc w:val="both"/>
    </w:pPr>
    <w:rPr>
      <w:rFonts w:ascii="Times New Roman" w:hAnsi="Times New Roman"/>
      <w:sz w:val="28"/>
      <w:szCs w:val="28"/>
      <w:lang w:val="ru-RU" w:eastAsia="ru-RU"/>
    </w:rPr>
  </w:style>
  <w:style w:type="paragraph" w:customStyle="1" w:styleId="1">
    <w:name w:val="Без интервала1"/>
    <w:uiPriority w:val="99"/>
    <w:rsid w:val="00167B59"/>
    <w:rPr>
      <w:sz w:val="24"/>
      <w:szCs w:val="24"/>
      <w:lang w:val="uk-UA" w:eastAsia="uk-UA"/>
    </w:rPr>
  </w:style>
  <w:style w:type="paragraph" w:styleId="BodyText">
    <w:name w:val="Body Text"/>
    <w:basedOn w:val="Normal"/>
    <w:link w:val="BodyTextChar"/>
    <w:uiPriority w:val="99"/>
    <w:semiHidden/>
    <w:rsid w:val="00167B59"/>
    <w:pPr>
      <w:widowControl w:val="0"/>
      <w:shd w:val="clear" w:color="auto" w:fill="FFFFFF"/>
      <w:spacing w:after="540" w:line="293" w:lineRule="exact"/>
      <w:ind w:hanging="1080"/>
      <w:jc w:val="center"/>
    </w:pPr>
    <w:rPr>
      <w:rFonts w:ascii="Tahoma" w:hAnsi="Tahoma"/>
      <w:spacing w:val="3"/>
      <w:sz w:val="21"/>
      <w:szCs w:val="21"/>
      <w:lang w:val="ru-RU" w:eastAsia="ru-RU"/>
    </w:rPr>
  </w:style>
  <w:style w:type="character" w:customStyle="1" w:styleId="BodyTextChar">
    <w:name w:val="Body Text Char"/>
    <w:basedOn w:val="DefaultParagraphFont"/>
    <w:link w:val="BodyText"/>
    <w:uiPriority w:val="99"/>
    <w:semiHidden/>
    <w:locked/>
    <w:rsid w:val="00167B59"/>
    <w:rPr>
      <w:rFonts w:ascii="Tahoma" w:hAnsi="Tahoma" w:cs="Times New Roman"/>
      <w:spacing w:val="3"/>
      <w:sz w:val="21"/>
      <w:szCs w:val="21"/>
      <w:shd w:val="clear" w:color="auto" w:fill="FFFFFF"/>
    </w:rPr>
  </w:style>
  <w:style w:type="character" w:customStyle="1" w:styleId="BodyTextChar1">
    <w:name w:val="Body Text Char1"/>
    <w:uiPriority w:val="99"/>
    <w:locked/>
    <w:rsid w:val="00167B59"/>
    <w:rPr>
      <w:spacing w:val="3"/>
      <w:sz w:val="21"/>
    </w:rPr>
  </w:style>
  <w:style w:type="character" w:customStyle="1" w:styleId="6">
    <w:name w:val="Основной текст (6)_"/>
    <w:basedOn w:val="DefaultParagraphFont"/>
    <w:link w:val="60"/>
    <w:uiPriority w:val="99"/>
    <w:locked/>
    <w:rsid w:val="00167B59"/>
    <w:rPr>
      <w:rFonts w:cs="Times New Roman"/>
      <w:b/>
      <w:bCs/>
      <w:sz w:val="32"/>
      <w:szCs w:val="32"/>
      <w:shd w:val="clear" w:color="auto" w:fill="FFFFFF"/>
    </w:rPr>
  </w:style>
  <w:style w:type="paragraph" w:customStyle="1" w:styleId="60">
    <w:name w:val="Основной текст (6)"/>
    <w:basedOn w:val="Normal"/>
    <w:link w:val="6"/>
    <w:uiPriority w:val="99"/>
    <w:rsid w:val="00167B59"/>
    <w:pPr>
      <w:widowControl w:val="0"/>
      <w:shd w:val="clear" w:color="auto" w:fill="FFFFFF"/>
      <w:spacing w:after="420" w:line="240" w:lineRule="atLeast"/>
    </w:pPr>
    <w:rPr>
      <w:rFonts w:ascii="Times New Roman" w:hAnsi="Times New Roman"/>
      <w:b/>
      <w:bCs/>
      <w:sz w:val="32"/>
      <w:szCs w:val="32"/>
      <w:lang w:val="ru-RU" w:eastAsia="ru-RU"/>
    </w:rPr>
  </w:style>
</w:styles>
</file>

<file path=word/webSettings.xml><?xml version="1.0" encoding="utf-8"?>
<w:webSettings xmlns:r="http://schemas.openxmlformats.org/officeDocument/2006/relationships" xmlns:w="http://schemas.openxmlformats.org/wordprocessingml/2006/main">
  <w:divs>
    <w:div w:id="2106687344">
      <w:marLeft w:val="0"/>
      <w:marRight w:val="0"/>
      <w:marTop w:val="0"/>
      <w:marBottom w:val="0"/>
      <w:divBdr>
        <w:top w:val="none" w:sz="0" w:space="0" w:color="auto"/>
        <w:left w:val="none" w:sz="0" w:space="0" w:color="auto"/>
        <w:bottom w:val="none" w:sz="0" w:space="0" w:color="auto"/>
        <w:right w:val="none" w:sz="0" w:space="0" w:color="auto"/>
      </w:divBdr>
    </w:div>
    <w:div w:id="2106687345">
      <w:marLeft w:val="0"/>
      <w:marRight w:val="0"/>
      <w:marTop w:val="0"/>
      <w:marBottom w:val="0"/>
      <w:divBdr>
        <w:top w:val="none" w:sz="0" w:space="0" w:color="auto"/>
        <w:left w:val="none" w:sz="0" w:space="0" w:color="auto"/>
        <w:bottom w:val="none" w:sz="0" w:space="0" w:color="auto"/>
        <w:right w:val="none" w:sz="0" w:space="0" w:color="auto"/>
      </w:divBdr>
    </w:div>
    <w:div w:id="2106687346">
      <w:marLeft w:val="0"/>
      <w:marRight w:val="0"/>
      <w:marTop w:val="0"/>
      <w:marBottom w:val="0"/>
      <w:divBdr>
        <w:top w:val="none" w:sz="0" w:space="0" w:color="auto"/>
        <w:left w:val="none" w:sz="0" w:space="0" w:color="auto"/>
        <w:bottom w:val="none" w:sz="0" w:space="0" w:color="auto"/>
        <w:right w:val="none" w:sz="0" w:space="0" w:color="auto"/>
      </w:divBdr>
    </w:div>
    <w:div w:id="2106687347">
      <w:marLeft w:val="0"/>
      <w:marRight w:val="0"/>
      <w:marTop w:val="0"/>
      <w:marBottom w:val="0"/>
      <w:divBdr>
        <w:top w:val="none" w:sz="0" w:space="0" w:color="auto"/>
        <w:left w:val="none" w:sz="0" w:space="0" w:color="auto"/>
        <w:bottom w:val="none" w:sz="0" w:space="0" w:color="auto"/>
        <w:right w:val="none" w:sz="0" w:space="0" w:color="auto"/>
      </w:divBdr>
    </w:div>
    <w:div w:id="2106687348">
      <w:marLeft w:val="0"/>
      <w:marRight w:val="0"/>
      <w:marTop w:val="0"/>
      <w:marBottom w:val="0"/>
      <w:divBdr>
        <w:top w:val="none" w:sz="0" w:space="0" w:color="auto"/>
        <w:left w:val="none" w:sz="0" w:space="0" w:color="auto"/>
        <w:bottom w:val="none" w:sz="0" w:space="0" w:color="auto"/>
        <w:right w:val="none" w:sz="0" w:space="0" w:color="auto"/>
      </w:divBdr>
    </w:div>
    <w:div w:id="2106687349">
      <w:marLeft w:val="0"/>
      <w:marRight w:val="0"/>
      <w:marTop w:val="0"/>
      <w:marBottom w:val="0"/>
      <w:divBdr>
        <w:top w:val="none" w:sz="0" w:space="0" w:color="auto"/>
        <w:left w:val="none" w:sz="0" w:space="0" w:color="auto"/>
        <w:bottom w:val="none" w:sz="0" w:space="0" w:color="auto"/>
        <w:right w:val="none" w:sz="0" w:space="0" w:color="auto"/>
      </w:divBdr>
    </w:div>
    <w:div w:id="2106687350">
      <w:marLeft w:val="0"/>
      <w:marRight w:val="0"/>
      <w:marTop w:val="0"/>
      <w:marBottom w:val="0"/>
      <w:divBdr>
        <w:top w:val="none" w:sz="0" w:space="0" w:color="auto"/>
        <w:left w:val="none" w:sz="0" w:space="0" w:color="auto"/>
        <w:bottom w:val="none" w:sz="0" w:space="0" w:color="auto"/>
        <w:right w:val="none" w:sz="0" w:space="0" w:color="auto"/>
      </w:divBdr>
    </w:div>
    <w:div w:id="2106687351">
      <w:marLeft w:val="0"/>
      <w:marRight w:val="0"/>
      <w:marTop w:val="0"/>
      <w:marBottom w:val="0"/>
      <w:divBdr>
        <w:top w:val="none" w:sz="0" w:space="0" w:color="auto"/>
        <w:left w:val="none" w:sz="0" w:space="0" w:color="auto"/>
        <w:bottom w:val="none" w:sz="0" w:space="0" w:color="auto"/>
        <w:right w:val="none" w:sz="0" w:space="0" w:color="auto"/>
      </w:divBdr>
    </w:div>
    <w:div w:id="2106687352">
      <w:marLeft w:val="0"/>
      <w:marRight w:val="0"/>
      <w:marTop w:val="0"/>
      <w:marBottom w:val="0"/>
      <w:divBdr>
        <w:top w:val="none" w:sz="0" w:space="0" w:color="auto"/>
        <w:left w:val="none" w:sz="0" w:space="0" w:color="auto"/>
        <w:bottom w:val="none" w:sz="0" w:space="0" w:color="auto"/>
        <w:right w:val="none" w:sz="0" w:space="0" w:color="auto"/>
      </w:divBdr>
    </w:div>
    <w:div w:id="2106687353">
      <w:marLeft w:val="0"/>
      <w:marRight w:val="0"/>
      <w:marTop w:val="0"/>
      <w:marBottom w:val="0"/>
      <w:divBdr>
        <w:top w:val="none" w:sz="0" w:space="0" w:color="auto"/>
        <w:left w:val="none" w:sz="0" w:space="0" w:color="auto"/>
        <w:bottom w:val="none" w:sz="0" w:space="0" w:color="auto"/>
        <w:right w:val="none" w:sz="0" w:space="0" w:color="auto"/>
      </w:divBdr>
    </w:div>
    <w:div w:id="2106687354">
      <w:marLeft w:val="0"/>
      <w:marRight w:val="0"/>
      <w:marTop w:val="0"/>
      <w:marBottom w:val="0"/>
      <w:divBdr>
        <w:top w:val="none" w:sz="0" w:space="0" w:color="auto"/>
        <w:left w:val="none" w:sz="0" w:space="0" w:color="auto"/>
        <w:bottom w:val="none" w:sz="0" w:space="0" w:color="auto"/>
        <w:right w:val="none" w:sz="0" w:space="0" w:color="auto"/>
      </w:divBdr>
    </w:div>
    <w:div w:id="2106687355">
      <w:marLeft w:val="0"/>
      <w:marRight w:val="0"/>
      <w:marTop w:val="0"/>
      <w:marBottom w:val="0"/>
      <w:divBdr>
        <w:top w:val="none" w:sz="0" w:space="0" w:color="auto"/>
        <w:left w:val="none" w:sz="0" w:space="0" w:color="auto"/>
        <w:bottom w:val="none" w:sz="0" w:space="0" w:color="auto"/>
        <w:right w:val="none" w:sz="0" w:space="0" w:color="auto"/>
      </w:divBdr>
    </w:div>
    <w:div w:id="2106687356">
      <w:marLeft w:val="0"/>
      <w:marRight w:val="0"/>
      <w:marTop w:val="0"/>
      <w:marBottom w:val="0"/>
      <w:divBdr>
        <w:top w:val="none" w:sz="0" w:space="0" w:color="auto"/>
        <w:left w:val="none" w:sz="0" w:space="0" w:color="auto"/>
        <w:bottom w:val="none" w:sz="0" w:space="0" w:color="auto"/>
        <w:right w:val="none" w:sz="0" w:space="0" w:color="auto"/>
      </w:divBdr>
    </w:div>
    <w:div w:id="2106687357">
      <w:marLeft w:val="0"/>
      <w:marRight w:val="0"/>
      <w:marTop w:val="0"/>
      <w:marBottom w:val="0"/>
      <w:divBdr>
        <w:top w:val="none" w:sz="0" w:space="0" w:color="auto"/>
        <w:left w:val="none" w:sz="0" w:space="0" w:color="auto"/>
        <w:bottom w:val="none" w:sz="0" w:space="0" w:color="auto"/>
        <w:right w:val="none" w:sz="0" w:space="0" w:color="auto"/>
      </w:divBdr>
    </w:div>
    <w:div w:id="2106687358">
      <w:marLeft w:val="0"/>
      <w:marRight w:val="0"/>
      <w:marTop w:val="0"/>
      <w:marBottom w:val="0"/>
      <w:divBdr>
        <w:top w:val="none" w:sz="0" w:space="0" w:color="auto"/>
        <w:left w:val="none" w:sz="0" w:space="0" w:color="auto"/>
        <w:bottom w:val="none" w:sz="0" w:space="0" w:color="auto"/>
        <w:right w:val="none" w:sz="0" w:space="0" w:color="auto"/>
      </w:divBdr>
    </w:div>
    <w:div w:id="2106687359">
      <w:marLeft w:val="0"/>
      <w:marRight w:val="0"/>
      <w:marTop w:val="0"/>
      <w:marBottom w:val="0"/>
      <w:divBdr>
        <w:top w:val="none" w:sz="0" w:space="0" w:color="auto"/>
        <w:left w:val="none" w:sz="0" w:space="0" w:color="auto"/>
        <w:bottom w:val="none" w:sz="0" w:space="0" w:color="auto"/>
        <w:right w:val="none" w:sz="0" w:space="0" w:color="auto"/>
      </w:divBdr>
    </w:div>
    <w:div w:id="2106687360">
      <w:marLeft w:val="0"/>
      <w:marRight w:val="0"/>
      <w:marTop w:val="0"/>
      <w:marBottom w:val="0"/>
      <w:divBdr>
        <w:top w:val="none" w:sz="0" w:space="0" w:color="auto"/>
        <w:left w:val="none" w:sz="0" w:space="0" w:color="auto"/>
        <w:bottom w:val="none" w:sz="0" w:space="0" w:color="auto"/>
        <w:right w:val="none" w:sz="0" w:space="0" w:color="auto"/>
      </w:divBdr>
    </w:div>
    <w:div w:id="2106687361">
      <w:marLeft w:val="0"/>
      <w:marRight w:val="0"/>
      <w:marTop w:val="0"/>
      <w:marBottom w:val="0"/>
      <w:divBdr>
        <w:top w:val="none" w:sz="0" w:space="0" w:color="auto"/>
        <w:left w:val="none" w:sz="0" w:space="0" w:color="auto"/>
        <w:bottom w:val="none" w:sz="0" w:space="0" w:color="auto"/>
        <w:right w:val="none" w:sz="0" w:space="0" w:color="auto"/>
      </w:divBdr>
    </w:div>
    <w:div w:id="2106687362">
      <w:marLeft w:val="0"/>
      <w:marRight w:val="0"/>
      <w:marTop w:val="0"/>
      <w:marBottom w:val="0"/>
      <w:divBdr>
        <w:top w:val="none" w:sz="0" w:space="0" w:color="auto"/>
        <w:left w:val="none" w:sz="0" w:space="0" w:color="auto"/>
        <w:bottom w:val="none" w:sz="0" w:space="0" w:color="auto"/>
        <w:right w:val="none" w:sz="0" w:space="0" w:color="auto"/>
      </w:divBdr>
    </w:div>
    <w:div w:id="2106687363">
      <w:marLeft w:val="0"/>
      <w:marRight w:val="0"/>
      <w:marTop w:val="0"/>
      <w:marBottom w:val="0"/>
      <w:divBdr>
        <w:top w:val="none" w:sz="0" w:space="0" w:color="auto"/>
        <w:left w:val="none" w:sz="0" w:space="0" w:color="auto"/>
        <w:bottom w:val="none" w:sz="0" w:space="0" w:color="auto"/>
        <w:right w:val="none" w:sz="0" w:space="0" w:color="auto"/>
      </w:divBdr>
    </w:div>
    <w:div w:id="2106687364">
      <w:marLeft w:val="0"/>
      <w:marRight w:val="0"/>
      <w:marTop w:val="0"/>
      <w:marBottom w:val="0"/>
      <w:divBdr>
        <w:top w:val="none" w:sz="0" w:space="0" w:color="auto"/>
        <w:left w:val="none" w:sz="0" w:space="0" w:color="auto"/>
        <w:bottom w:val="none" w:sz="0" w:space="0" w:color="auto"/>
        <w:right w:val="none" w:sz="0" w:space="0" w:color="auto"/>
      </w:divBdr>
    </w:div>
    <w:div w:id="21066873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153</TotalTime>
  <Pages>8</Pages>
  <Words>1587</Words>
  <Characters>9047</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20</cp:revision>
  <cp:lastPrinted>2021-02-08T12:19:00Z</cp:lastPrinted>
  <dcterms:created xsi:type="dcterms:W3CDTF">2021-01-29T11:11:00Z</dcterms:created>
  <dcterms:modified xsi:type="dcterms:W3CDTF">2021-02-10T06:21:00Z</dcterms:modified>
</cp:coreProperties>
</file>